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仿宋" w:hAnsi="仿宋" w:eastAsia="仿宋"/>
          <w:spacing w:val="-23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pacing w:val="-23"/>
          <w:sz w:val="32"/>
          <w:szCs w:val="32"/>
          <w:highlight w:val="none"/>
          <w:lang w:val="en-US" w:eastAsia="zh-CN"/>
        </w:rPr>
        <w:t>附件3：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仿宋" w:hAnsi="仿宋" w:eastAsia="仿宋"/>
          <w:b/>
          <w:bCs/>
          <w:spacing w:val="-23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6"/>
          <w:szCs w:val="36"/>
          <w:highlight w:val="none"/>
          <w:lang w:val="en-US" w:eastAsia="zh-CN"/>
        </w:rPr>
        <w:t>司法评估项目一览表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仿宋" w:hAnsi="仿宋" w:eastAsia="仿宋" w:cs="仿宋"/>
          <w:spacing w:val="-23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-23"/>
          <w:sz w:val="28"/>
          <w:szCs w:val="28"/>
          <w:highlight w:val="none"/>
          <w:lang w:val="en-US" w:eastAsia="zh-CN"/>
        </w:rPr>
        <w:t>时间：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2020年7月--2022年7月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374"/>
        <w:gridCol w:w="1095"/>
        <w:gridCol w:w="1095"/>
        <w:gridCol w:w="1653"/>
        <w:gridCol w:w="1374"/>
        <w:gridCol w:w="1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-23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3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7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-23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3"/>
                <w:sz w:val="24"/>
                <w:szCs w:val="24"/>
                <w:highlight w:val="none"/>
                <w:vertAlign w:val="baseline"/>
                <w:lang w:val="en-US" w:eastAsia="zh-CN"/>
              </w:rPr>
              <w:t>机构名称</w:t>
            </w:r>
          </w:p>
        </w:tc>
        <w:tc>
          <w:tcPr>
            <w:tcW w:w="60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-23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3"/>
                <w:sz w:val="24"/>
                <w:szCs w:val="24"/>
                <w:highlight w:val="none"/>
                <w:vertAlign w:val="baseline"/>
                <w:lang w:val="en-US" w:eastAsia="zh-CN"/>
              </w:rPr>
              <w:t>备案号</w:t>
            </w:r>
          </w:p>
        </w:tc>
        <w:tc>
          <w:tcPr>
            <w:tcW w:w="60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-23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3"/>
                <w:sz w:val="24"/>
                <w:szCs w:val="24"/>
                <w:highlight w:val="none"/>
                <w:vertAlign w:val="baseline"/>
                <w:lang w:val="en-US" w:eastAsia="zh-CN"/>
              </w:rPr>
              <w:t>委托方</w:t>
            </w:r>
          </w:p>
        </w:tc>
        <w:tc>
          <w:tcPr>
            <w:tcW w:w="91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-23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3"/>
                <w:sz w:val="24"/>
                <w:szCs w:val="24"/>
                <w:highlight w:val="none"/>
                <w:vertAlign w:val="baseline"/>
                <w:lang w:val="en-US" w:eastAsia="zh-CN"/>
              </w:rPr>
              <w:t>宗地总面积</w:t>
            </w:r>
          </w:p>
        </w:tc>
        <w:tc>
          <w:tcPr>
            <w:tcW w:w="7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-23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3"/>
                <w:sz w:val="24"/>
                <w:szCs w:val="24"/>
                <w:highlight w:val="none"/>
                <w:vertAlign w:val="baseline"/>
                <w:lang w:val="en-US" w:eastAsia="zh-CN"/>
              </w:rPr>
              <w:t>总估价额</w:t>
            </w:r>
          </w:p>
        </w:tc>
        <w:tc>
          <w:tcPr>
            <w:tcW w:w="91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-23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3"/>
                <w:sz w:val="24"/>
                <w:szCs w:val="24"/>
                <w:highlight w:val="none"/>
                <w:vertAlign w:val="baseline"/>
                <w:lang w:val="en-US" w:eastAsia="zh-CN"/>
              </w:rPr>
              <w:t>估价收费额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0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0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7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0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0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7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0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0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  <w:t>……</w:t>
            </w:r>
          </w:p>
        </w:tc>
        <w:tc>
          <w:tcPr>
            <w:tcW w:w="7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0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0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0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0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pacing w:val="-23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48" w:firstLineChars="200"/>
        <w:jc w:val="both"/>
        <w:textAlignment w:val="auto"/>
        <w:rPr>
          <w:rFonts w:hint="eastAsia" w:ascii="仿宋" w:hAnsi="仿宋" w:eastAsia="仿宋"/>
          <w:spacing w:val="-23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M3MmJiZTI0NTVjMWVkYzRmNTA0N2RjOGIyNzI0YmYifQ=="/>
  </w:docVars>
  <w:rsids>
    <w:rsidRoot w:val="00771850"/>
    <w:rsid w:val="0003130D"/>
    <w:rsid w:val="00034053"/>
    <w:rsid w:val="00072137"/>
    <w:rsid w:val="00073D9C"/>
    <w:rsid w:val="00074225"/>
    <w:rsid w:val="000758AB"/>
    <w:rsid w:val="00077549"/>
    <w:rsid w:val="000811A8"/>
    <w:rsid w:val="00083A94"/>
    <w:rsid w:val="000877E7"/>
    <w:rsid w:val="00090E2C"/>
    <w:rsid w:val="00092509"/>
    <w:rsid w:val="00094319"/>
    <w:rsid w:val="000D0BD8"/>
    <w:rsid w:val="000F4E1D"/>
    <w:rsid w:val="000F6C44"/>
    <w:rsid w:val="000F712F"/>
    <w:rsid w:val="001034C6"/>
    <w:rsid w:val="00111CD0"/>
    <w:rsid w:val="00114DF9"/>
    <w:rsid w:val="00130735"/>
    <w:rsid w:val="00133D6A"/>
    <w:rsid w:val="00141748"/>
    <w:rsid w:val="0016367D"/>
    <w:rsid w:val="00167F1B"/>
    <w:rsid w:val="001718A8"/>
    <w:rsid w:val="001866B2"/>
    <w:rsid w:val="00191A60"/>
    <w:rsid w:val="0019647B"/>
    <w:rsid w:val="00197643"/>
    <w:rsid w:val="001C21A1"/>
    <w:rsid w:val="001D3DBE"/>
    <w:rsid w:val="001D5189"/>
    <w:rsid w:val="001E0856"/>
    <w:rsid w:val="001E5CB1"/>
    <w:rsid w:val="001F0EDF"/>
    <w:rsid w:val="001F27E8"/>
    <w:rsid w:val="001F4AB3"/>
    <w:rsid w:val="001F51D2"/>
    <w:rsid w:val="00200A92"/>
    <w:rsid w:val="002076FB"/>
    <w:rsid w:val="0023757F"/>
    <w:rsid w:val="00262FED"/>
    <w:rsid w:val="002A7CDB"/>
    <w:rsid w:val="002B6346"/>
    <w:rsid w:val="002B651E"/>
    <w:rsid w:val="002C22DD"/>
    <w:rsid w:val="002C2843"/>
    <w:rsid w:val="002C6057"/>
    <w:rsid w:val="0030343C"/>
    <w:rsid w:val="0030734E"/>
    <w:rsid w:val="00321476"/>
    <w:rsid w:val="003408F5"/>
    <w:rsid w:val="00346108"/>
    <w:rsid w:val="00352534"/>
    <w:rsid w:val="00374C82"/>
    <w:rsid w:val="003819B6"/>
    <w:rsid w:val="00391B2D"/>
    <w:rsid w:val="003938DB"/>
    <w:rsid w:val="00395309"/>
    <w:rsid w:val="003A1B18"/>
    <w:rsid w:val="003B3CF6"/>
    <w:rsid w:val="003C0102"/>
    <w:rsid w:val="003C3B1C"/>
    <w:rsid w:val="003D199C"/>
    <w:rsid w:val="003D76D9"/>
    <w:rsid w:val="003E351D"/>
    <w:rsid w:val="003F291A"/>
    <w:rsid w:val="0041268B"/>
    <w:rsid w:val="00425C54"/>
    <w:rsid w:val="00435C55"/>
    <w:rsid w:val="0045364F"/>
    <w:rsid w:val="00453BF5"/>
    <w:rsid w:val="004A0F89"/>
    <w:rsid w:val="004A7754"/>
    <w:rsid w:val="004B1905"/>
    <w:rsid w:val="004D2076"/>
    <w:rsid w:val="004D6025"/>
    <w:rsid w:val="004E2224"/>
    <w:rsid w:val="004F5575"/>
    <w:rsid w:val="00501E33"/>
    <w:rsid w:val="00513490"/>
    <w:rsid w:val="00516424"/>
    <w:rsid w:val="00524666"/>
    <w:rsid w:val="00527493"/>
    <w:rsid w:val="00537EFD"/>
    <w:rsid w:val="00563332"/>
    <w:rsid w:val="00571889"/>
    <w:rsid w:val="00575AF3"/>
    <w:rsid w:val="005766ED"/>
    <w:rsid w:val="005841E6"/>
    <w:rsid w:val="00591A16"/>
    <w:rsid w:val="005949E3"/>
    <w:rsid w:val="00596185"/>
    <w:rsid w:val="005973E5"/>
    <w:rsid w:val="005C03B0"/>
    <w:rsid w:val="006140F3"/>
    <w:rsid w:val="006255AC"/>
    <w:rsid w:val="00625D12"/>
    <w:rsid w:val="006262F3"/>
    <w:rsid w:val="00647F05"/>
    <w:rsid w:val="0065592F"/>
    <w:rsid w:val="006777A7"/>
    <w:rsid w:val="006821B2"/>
    <w:rsid w:val="006A1537"/>
    <w:rsid w:val="006E14DD"/>
    <w:rsid w:val="00717639"/>
    <w:rsid w:val="007325F5"/>
    <w:rsid w:val="00734935"/>
    <w:rsid w:val="0075211A"/>
    <w:rsid w:val="007565F5"/>
    <w:rsid w:val="00767E31"/>
    <w:rsid w:val="00771850"/>
    <w:rsid w:val="00771CD5"/>
    <w:rsid w:val="0078208A"/>
    <w:rsid w:val="00794B39"/>
    <w:rsid w:val="007B539E"/>
    <w:rsid w:val="007D2314"/>
    <w:rsid w:val="007E0ECA"/>
    <w:rsid w:val="007E5024"/>
    <w:rsid w:val="007F1593"/>
    <w:rsid w:val="00800B6E"/>
    <w:rsid w:val="008016A8"/>
    <w:rsid w:val="0082611F"/>
    <w:rsid w:val="008952F5"/>
    <w:rsid w:val="008A373E"/>
    <w:rsid w:val="008A4B0B"/>
    <w:rsid w:val="008D47F6"/>
    <w:rsid w:val="008F2493"/>
    <w:rsid w:val="008F3054"/>
    <w:rsid w:val="00903BFC"/>
    <w:rsid w:val="009108E7"/>
    <w:rsid w:val="009168AC"/>
    <w:rsid w:val="00920593"/>
    <w:rsid w:val="009315FD"/>
    <w:rsid w:val="00970B5B"/>
    <w:rsid w:val="00975D66"/>
    <w:rsid w:val="009768CD"/>
    <w:rsid w:val="009812A1"/>
    <w:rsid w:val="009C5AAE"/>
    <w:rsid w:val="009D3C40"/>
    <w:rsid w:val="009E4D51"/>
    <w:rsid w:val="009E5963"/>
    <w:rsid w:val="00A03672"/>
    <w:rsid w:val="00A3027C"/>
    <w:rsid w:val="00A3261F"/>
    <w:rsid w:val="00A3470B"/>
    <w:rsid w:val="00A36586"/>
    <w:rsid w:val="00A44EBA"/>
    <w:rsid w:val="00A54BE0"/>
    <w:rsid w:val="00A5677C"/>
    <w:rsid w:val="00A73701"/>
    <w:rsid w:val="00A73DC0"/>
    <w:rsid w:val="00A83C9C"/>
    <w:rsid w:val="00A926AD"/>
    <w:rsid w:val="00AA70A5"/>
    <w:rsid w:val="00AB69B8"/>
    <w:rsid w:val="00AD3F8B"/>
    <w:rsid w:val="00B001D3"/>
    <w:rsid w:val="00B21F7A"/>
    <w:rsid w:val="00B534DC"/>
    <w:rsid w:val="00B60C4B"/>
    <w:rsid w:val="00B701B7"/>
    <w:rsid w:val="00B7038C"/>
    <w:rsid w:val="00B75680"/>
    <w:rsid w:val="00B82277"/>
    <w:rsid w:val="00B877A6"/>
    <w:rsid w:val="00BA44F9"/>
    <w:rsid w:val="00BC4E0B"/>
    <w:rsid w:val="00BC757B"/>
    <w:rsid w:val="00BE2FCF"/>
    <w:rsid w:val="00BF7F50"/>
    <w:rsid w:val="00C27B98"/>
    <w:rsid w:val="00C42C81"/>
    <w:rsid w:val="00C46049"/>
    <w:rsid w:val="00C46D6C"/>
    <w:rsid w:val="00C53763"/>
    <w:rsid w:val="00C7149A"/>
    <w:rsid w:val="00C73E12"/>
    <w:rsid w:val="00C85BF0"/>
    <w:rsid w:val="00C86B6E"/>
    <w:rsid w:val="00C90155"/>
    <w:rsid w:val="00CB0E82"/>
    <w:rsid w:val="00CC2E9D"/>
    <w:rsid w:val="00D00952"/>
    <w:rsid w:val="00D12F36"/>
    <w:rsid w:val="00D21498"/>
    <w:rsid w:val="00D36C8C"/>
    <w:rsid w:val="00D402A9"/>
    <w:rsid w:val="00D47193"/>
    <w:rsid w:val="00D65C9C"/>
    <w:rsid w:val="00D71826"/>
    <w:rsid w:val="00D75602"/>
    <w:rsid w:val="00D8532F"/>
    <w:rsid w:val="00D95D56"/>
    <w:rsid w:val="00DA1B58"/>
    <w:rsid w:val="00DA4668"/>
    <w:rsid w:val="00E04AC9"/>
    <w:rsid w:val="00E05FDC"/>
    <w:rsid w:val="00E1097C"/>
    <w:rsid w:val="00E25412"/>
    <w:rsid w:val="00E27B59"/>
    <w:rsid w:val="00E35EE2"/>
    <w:rsid w:val="00E4150A"/>
    <w:rsid w:val="00E52136"/>
    <w:rsid w:val="00E7306C"/>
    <w:rsid w:val="00E76288"/>
    <w:rsid w:val="00E8453A"/>
    <w:rsid w:val="00EC43CA"/>
    <w:rsid w:val="00EE241A"/>
    <w:rsid w:val="00EF3F0C"/>
    <w:rsid w:val="00F04871"/>
    <w:rsid w:val="00F25A77"/>
    <w:rsid w:val="00F278D6"/>
    <w:rsid w:val="00F36DE3"/>
    <w:rsid w:val="00F72610"/>
    <w:rsid w:val="00F77AFF"/>
    <w:rsid w:val="00F83AC6"/>
    <w:rsid w:val="00FA584C"/>
    <w:rsid w:val="00FA667D"/>
    <w:rsid w:val="00FC2EEE"/>
    <w:rsid w:val="00FD042D"/>
    <w:rsid w:val="00FF436F"/>
    <w:rsid w:val="00FF6407"/>
    <w:rsid w:val="010A478A"/>
    <w:rsid w:val="01161381"/>
    <w:rsid w:val="015C48BA"/>
    <w:rsid w:val="0176597C"/>
    <w:rsid w:val="017716F4"/>
    <w:rsid w:val="01A4698D"/>
    <w:rsid w:val="01A544B3"/>
    <w:rsid w:val="01E44FDB"/>
    <w:rsid w:val="020967F0"/>
    <w:rsid w:val="020C62E0"/>
    <w:rsid w:val="024737BC"/>
    <w:rsid w:val="0295277A"/>
    <w:rsid w:val="02AE1145"/>
    <w:rsid w:val="02C91CBB"/>
    <w:rsid w:val="02FE3E7B"/>
    <w:rsid w:val="030A0A72"/>
    <w:rsid w:val="030D2310"/>
    <w:rsid w:val="03BB7FBE"/>
    <w:rsid w:val="03FB485E"/>
    <w:rsid w:val="03FF655F"/>
    <w:rsid w:val="04335DA6"/>
    <w:rsid w:val="04387860"/>
    <w:rsid w:val="045D1075"/>
    <w:rsid w:val="046B3792"/>
    <w:rsid w:val="04B05649"/>
    <w:rsid w:val="04EE6171"/>
    <w:rsid w:val="052C0A8F"/>
    <w:rsid w:val="05850883"/>
    <w:rsid w:val="05B670BC"/>
    <w:rsid w:val="05CA44E8"/>
    <w:rsid w:val="05ED01D7"/>
    <w:rsid w:val="060043AE"/>
    <w:rsid w:val="06783F44"/>
    <w:rsid w:val="067A5F0E"/>
    <w:rsid w:val="069F3BC7"/>
    <w:rsid w:val="06A72A7B"/>
    <w:rsid w:val="0749353D"/>
    <w:rsid w:val="078A03D3"/>
    <w:rsid w:val="078F59E9"/>
    <w:rsid w:val="079E79DA"/>
    <w:rsid w:val="07B74F40"/>
    <w:rsid w:val="07E14BB1"/>
    <w:rsid w:val="08872B64"/>
    <w:rsid w:val="09033E70"/>
    <w:rsid w:val="0926237D"/>
    <w:rsid w:val="096609CC"/>
    <w:rsid w:val="09774987"/>
    <w:rsid w:val="098B3F8E"/>
    <w:rsid w:val="0A054BE4"/>
    <w:rsid w:val="0A1C72DC"/>
    <w:rsid w:val="0A1E4E03"/>
    <w:rsid w:val="0A2D3AB5"/>
    <w:rsid w:val="0A544CC8"/>
    <w:rsid w:val="0A627E35"/>
    <w:rsid w:val="0A6C0264"/>
    <w:rsid w:val="0A764C3F"/>
    <w:rsid w:val="0AD100C7"/>
    <w:rsid w:val="0AFA0737"/>
    <w:rsid w:val="0B1306DF"/>
    <w:rsid w:val="0B184B46"/>
    <w:rsid w:val="0B8E420A"/>
    <w:rsid w:val="0B9E444D"/>
    <w:rsid w:val="0C1666D9"/>
    <w:rsid w:val="0C201306"/>
    <w:rsid w:val="0C4F1BEB"/>
    <w:rsid w:val="0C9378A1"/>
    <w:rsid w:val="0C9C226F"/>
    <w:rsid w:val="0CC021A1"/>
    <w:rsid w:val="0CCA19BF"/>
    <w:rsid w:val="0CEB1914"/>
    <w:rsid w:val="0D002EE5"/>
    <w:rsid w:val="0D694834"/>
    <w:rsid w:val="0DEB76F2"/>
    <w:rsid w:val="0DF02F5A"/>
    <w:rsid w:val="0E1529C0"/>
    <w:rsid w:val="0E1704E7"/>
    <w:rsid w:val="0E320E7D"/>
    <w:rsid w:val="0E4A266A"/>
    <w:rsid w:val="0EA0672E"/>
    <w:rsid w:val="0EB36C30"/>
    <w:rsid w:val="0ECE5049"/>
    <w:rsid w:val="0F1467D4"/>
    <w:rsid w:val="0FB0474F"/>
    <w:rsid w:val="0FD348E1"/>
    <w:rsid w:val="103052BB"/>
    <w:rsid w:val="1074561C"/>
    <w:rsid w:val="108654B0"/>
    <w:rsid w:val="10B93AD7"/>
    <w:rsid w:val="10EA3C90"/>
    <w:rsid w:val="114204E8"/>
    <w:rsid w:val="11457119"/>
    <w:rsid w:val="11717F0E"/>
    <w:rsid w:val="11DD37F5"/>
    <w:rsid w:val="12C14EC5"/>
    <w:rsid w:val="12E30E29"/>
    <w:rsid w:val="13110FAE"/>
    <w:rsid w:val="131E5E73"/>
    <w:rsid w:val="13511DA5"/>
    <w:rsid w:val="137F4B64"/>
    <w:rsid w:val="13A02D2C"/>
    <w:rsid w:val="13A740BB"/>
    <w:rsid w:val="13B90B64"/>
    <w:rsid w:val="13CC3B21"/>
    <w:rsid w:val="13D22361"/>
    <w:rsid w:val="13EE5846"/>
    <w:rsid w:val="141D25CF"/>
    <w:rsid w:val="144E4EA1"/>
    <w:rsid w:val="1457788F"/>
    <w:rsid w:val="145C4EA5"/>
    <w:rsid w:val="146855F8"/>
    <w:rsid w:val="149E54BE"/>
    <w:rsid w:val="14ED01F3"/>
    <w:rsid w:val="152C2AC9"/>
    <w:rsid w:val="15714980"/>
    <w:rsid w:val="15C947BC"/>
    <w:rsid w:val="16210154"/>
    <w:rsid w:val="162C1019"/>
    <w:rsid w:val="166A3A8D"/>
    <w:rsid w:val="16B32D77"/>
    <w:rsid w:val="16DE4297"/>
    <w:rsid w:val="16E11692"/>
    <w:rsid w:val="16E66CA8"/>
    <w:rsid w:val="17017F86"/>
    <w:rsid w:val="170D692B"/>
    <w:rsid w:val="173E28BA"/>
    <w:rsid w:val="175D340E"/>
    <w:rsid w:val="17A728DB"/>
    <w:rsid w:val="17B9616B"/>
    <w:rsid w:val="17FF3E41"/>
    <w:rsid w:val="181D2B9D"/>
    <w:rsid w:val="183B1275"/>
    <w:rsid w:val="184719C8"/>
    <w:rsid w:val="186E33F9"/>
    <w:rsid w:val="18CD0120"/>
    <w:rsid w:val="18E37943"/>
    <w:rsid w:val="18E67433"/>
    <w:rsid w:val="19031D93"/>
    <w:rsid w:val="19157D18"/>
    <w:rsid w:val="1917583F"/>
    <w:rsid w:val="19410B0E"/>
    <w:rsid w:val="19516372"/>
    <w:rsid w:val="197607B7"/>
    <w:rsid w:val="19D43730"/>
    <w:rsid w:val="19E5593D"/>
    <w:rsid w:val="19E80F89"/>
    <w:rsid w:val="19EA4D01"/>
    <w:rsid w:val="1A15108C"/>
    <w:rsid w:val="1A98475D"/>
    <w:rsid w:val="1B6A434C"/>
    <w:rsid w:val="1BE20386"/>
    <w:rsid w:val="1C054074"/>
    <w:rsid w:val="1C5B5A42"/>
    <w:rsid w:val="1CBF4223"/>
    <w:rsid w:val="1D214EDE"/>
    <w:rsid w:val="1D3A7D4E"/>
    <w:rsid w:val="1E04307C"/>
    <w:rsid w:val="1E911BEF"/>
    <w:rsid w:val="1EA96F39"/>
    <w:rsid w:val="1EB4768C"/>
    <w:rsid w:val="1EE04DB1"/>
    <w:rsid w:val="1F0A3ECA"/>
    <w:rsid w:val="1F431802"/>
    <w:rsid w:val="1F615A66"/>
    <w:rsid w:val="1FF40688"/>
    <w:rsid w:val="204F3B10"/>
    <w:rsid w:val="20784E15"/>
    <w:rsid w:val="208F6602"/>
    <w:rsid w:val="20B35E4D"/>
    <w:rsid w:val="21577120"/>
    <w:rsid w:val="215F5FD5"/>
    <w:rsid w:val="21723F5A"/>
    <w:rsid w:val="21BE0F4D"/>
    <w:rsid w:val="21BE719F"/>
    <w:rsid w:val="21F91F85"/>
    <w:rsid w:val="22066450"/>
    <w:rsid w:val="22407BB4"/>
    <w:rsid w:val="225F1AB3"/>
    <w:rsid w:val="234A4E0C"/>
    <w:rsid w:val="235002CB"/>
    <w:rsid w:val="235A46EA"/>
    <w:rsid w:val="23751ADF"/>
    <w:rsid w:val="23775858"/>
    <w:rsid w:val="23A128D5"/>
    <w:rsid w:val="23BA5744"/>
    <w:rsid w:val="23D762F6"/>
    <w:rsid w:val="23F23130"/>
    <w:rsid w:val="240370EB"/>
    <w:rsid w:val="245142FB"/>
    <w:rsid w:val="245C4A4D"/>
    <w:rsid w:val="24973CD7"/>
    <w:rsid w:val="24AC6F06"/>
    <w:rsid w:val="24BA4279"/>
    <w:rsid w:val="24DE36B4"/>
    <w:rsid w:val="25145328"/>
    <w:rsid w:val="2549389B"/>
    <w:rsid w:val="256516E0"/>
    <w:rsid w:val="258C3110"/>
    <w:rsid w:val="25983863"/>
    <w:rsid w:val="259D70CC"/>
    <w:rsid w:val="25A90AB8"/>
    <w:rsid w:val="25DA0320"/>
    <w:rsid w:val="25E62821"/>
    <w:rsid w:val="265956E8"/>
    <w:rsid w:val="268169ED"/>
    <w:rsid w:val="269F0C21"/>
    <w:rsid w:val="26A06E73"/>
    <w:rsid w:val="26BB1EFF"/>
    <w:rsid w:val="26E2748C"/>
    <w:rsid w:val="27194E78"/>
    <w:rsid w:val="2751016E"/>
    <w:rsid w:val="27547C5E"/>
    <w:rsid w:val="275B723E"/>
    <w:rsid w:val="278E34D5"/>
    <w:rsid w:val="28235FAE"/>
    <w:rsid w:val="284877C3"/>
    <w:rsid w:val="28752C76"/>
    <w:rsid w:val="28996270"/>
    <w:rsid w:val="28B74948"/>
    <w:rsid w:val="28F416F8"/>
    <w:rsid w:val="291C7EB2"/>
    <w:rsid w:val="29363ABF"/>
    <w:rsid w:val="29490E69"/>
    <w:rsid w:val="299F78B6"/>
    <w:rsid w:val="29C235A5"/>
    <w:rsid w:val="29DD03DE"/>
    <w:rsid w:val="29EE6148"/>
    <w:rsid w:val="2A0616E3"/>
    <w:rsid w:val="2A3345F4"/>
    <w:rsid w:val="2A4309BE"/>
    <w:rsid w:val="2A4A6727"/>
    <w:rsid w:val="2A5E32CD"/>
    <w:rsid w:val="2A832D34"/>
    <w:rsid w:val="2AA44A58"/>
    <w:rsid w:val="2AF53506"/>
    <w:rsid w:val="2B4C75CA"/>
    <w:rsid w:val="2B6D0F4F"/>
    <w:rsid w:val="2C047EA4"/>
    <w:rsid w:val="2C0854AD"/>
    <w:rsid w:val="2C1C51EE"/>
    <w:rsid w:val="2C1D0F66"/>
    <w:rsid w:val="2C273B93"/>
    <w:rsid w:val="2C4839E9"/>
    <w:rsid w:val="2C4B5AD3"/>
    <w:rsid w:val="2C5776E5"/>
    <w:rsid w:val="2CA64AB8"/>
    <w:rsid w:val="2CF9552F"/>
    <w:rsid w:val="2DA77306"/>
    <w:rsid w:val="2E156399"/>
    <w:rsid w:val="2F1F6DA3"/>
    <w:rsid w:val="2F8D6403"/>
    <w:rsid w:val="300466C5"/>
    <w:rsid w:val="301461DC"/>
    <w:rsid w:val="30444D13"/>
    <w:rsid w:val="30853877"/>
    <w:rsid w:val="30AC4667"/>
    <w:rsid w:val="30C23E8A"/>
    <w:rsid w:val="310224D9"/>
    <w:rsid w:val="31210BB1"/>
    <w:rsid w:val="31305298"/>
    <w:rsid w:val="314D409C"/>
    <w:rsid w:val="31853CB0"/>
    <w:rsid w:val="319C0B7F"/>
    <w:rsid w:val="31A67308"/>
    <w:rsid w:val="31DA58B9"/>
    <w:rsid w:val="31DE2F46"/>
    <w:rsid w:val="31E91F8C"/>
    <w:rsid w:val="32235E2F"/>
    <w:rsid w:val="32A55811"/>
    <w:rsid w:val="32F522F5"/>
    <w:rsid w:val="330B38C7"/>
    <w:rsid w:val="33242BDA"/>
    <w:rsid w:val="33631954"/>
    <w:rsid w:val="33D939C5"/>
    <w:rsid w:val="33EF4F96"/>
    <w:rsid w:val="343432F1"/>
    <w:rsid w:val="34E24AFB"/>
    <w:rsid w:val="34E95E89"/>
    <w:rsid w:val="353D61D5"/>
    <w:rsid w:val="356B689E"/>
    <w:rsid w:val="357A11D7"/>
    <w:rsid w:val="35956011"/>
    <w:rsid w:val="35B069A7"/>
    <w:rsid w:val="35C16E06"/>
    <w:rsid w:val="35DC59EE"/>
    <w:rsid w:val="35FC7E3E"/>
    <w:rsid w:val="36054F45"/>
    <w:rsid w:val="366C42F2"/>
    <w:rsid w:val="367971FB"/>
    <w:rsid w:val="36897924"/>
    <w:rsid w:val="36D6243D"/>
    <w:rsid w:val="36FC6348"/>
    <w:rsid w:val="37305FF2"/>
    <w:rsid w:val="37B00EE0"/>
    <w:rsid w:val="37C30505"/>
    <w:rsid w:val="380D6333"/>
    <w:rsid w:val="381256F7"/>
    <w:rsid w:val="385775AE"/>
    <w:rsid w:val="387719FE"/>
    <w:rsid w:val="387B14EE"/>
    <w:rsid w:val="38934A8A"/>
    <w:rsid w:val="38A5656B"/>
    <w:rsid w:val="39113C01"/>
    <w:rsid w:val="391E1E7A"/>
    <w:rsid w:val="394B7113"/>
    <w:rsid w:val="3962620A"/>
    <w:rsid w:val="397877DC"/>
    <w:rsid w:val="397F500E"/>
    <w:rsid w:val="3A0177D1"/>
    <w:rsid w:val="3A830B2E"/>
    <w:rsid w:val="3A920D71"/>
    <w:rsid w:val="3AA7481D"/>
    <w:rsid w:val="3AAA1C17"/>
    <w:rsid w:val="3AB24F6F"/>
    <w:rsid w:val="3B1B0D67"/>
    <w:rsid w:val="3B40257B"/>
    <w:rsid w:val="3B5D312D"/>
    <w:rsid w:val="3BD17677"/>
    <w:rsid w:val="3BE850ED"/>
    <w:rsid w:val="3BF05D4F"/>
    <w:rsid w:val="3C335C3C"/>
    <w:rsid w:val="3C484817"/>
    <w:rsid w:val="3C6B7ACC"/>
    <w:rsid w:val="3C814BF9"/>
    <w:rsid w:val="3CB11983"/>
    <w:rsid w:val="3D115F7D"/>
    <w:rsid w:val="3D1E069A"/>
    <w:rsid w:val="3D9077EA"/>
    <w:rsid w:val="3DD75419"/>
    <w:rsid w:val="3E3115D3"/>
    <w:rsid w:val="3E500D27"/>
    <w:rsid w:val="3E522CF1"/>
    <w:rsid w:val="3E774506"/>
    <w:rsid w:val="3ECB6600"/>
    <w:rsid w:val="3EE53475"/>
    <w:rsid w:val="3EF522C0"/>
    <w:rsid w:val="3EFB5137"/>
    <w:rsid w:val="3F073ADC"/>
    <w:rsid w:val="3F20458D"/>
    <w:rsid w:val="3F2C1973"/>
    <w:rsid w:val="3F310B59"/>
    <w:rsid w:val="3F604F9A"/>
    <w:rsid w:val="3F7B6278"/>
    <w:rsid w:val="3FCC6132"/>
    <w:rsid w:val="3FD00372"/>
    <w:rsid w:val="40556AC9"/>
    <w:rsid w:val="407A02DD"/>
    <w:rsid w:val="409D4CF5"/>
    <w:rsid w:val="40B557B9"/>
    <w:rsid w:val="41036525"/>
    <w:rsid w:val="41067DC3"/>
    <w:rsid w:val="411F04C2"/>
    <w:rsid w:val="412520B5"/>
    <w:rsid w:val="41742F7F"/>
    <w:rsid w:val="41B415CD"/>
    <w:rsid w:val="41B82E6B"/>
    <w:rsid w:val="42022339"/>
    <w:rsid w:val="42187DAE"/>
    <w:rsid w:val="42213106"/>
    <w:rsid w:val="42440BA3"/>
    <w:rsid w:val="426D00FA"/>
    <w:rsid w:val="42770F78"/>
    <w:rsid w:val="428D254A"/>
    <w:rsid w:val="42C13FA2"/>
    <w:rsid w:val="42D00689"/>
    <w:rsid w:val="42E67EAC"/>
    <w:rsid w:val="4359067E"/>
    <w:rsid w:val="436332AB"/>
    <w:rsid w:val="43754D8C"/>
    <w:rsid w:val="43866F99"/>
    <w:rsid w:val="43A51B15"/>
    <w:rsid w:val="43B835F7"/>
    <w:rsid w:val="43CC2BFE"/>
    <w:rsid w:val="43D67F21"/>
    <w:rsid w:val="43F565F9"/>
    <w:rsid w:val="448C6831"/>
    <w:rsid w:val="44A45929"/>
    <w:rsid w:val="44C10289"/>
    <w:rsid w:val="454F4C7E"/>
    <w:rsid w:val="45A00211"/>
    <w:rsid w:val="45DB537A"/>
    <w:rsid w:val="45DE130F"/>
    <w:rsid w:val="45EB3928"/>
    <w:rsid w:val="463F7FFF"/>
    <w:rsid w:val="46820877"/>
    <w:rsid w:val="46BF4C9C"/>
    <w:rsid w:val="470343E3"/>
    <w:rsid w:val="477B5067"/>
    <w:rsid w:val="478A34FC"/>
    <w:rsid w:val="47953C4F"/>
    <w:rsid w:val="47AD71EA"/>
    <w:rsid w:val="480640A4"/>
    <w:rsid w:val="480D1D8B"/>
    <w:rsid w:val="48270D4B"/>
    <w:rsid w:val="48733F90"/>
    <w:rsid w:val="489F4D85"/>
    <w:rsid w:val="48C348BA"/>
    <w:rsid w:val="48E154D8"/>
    <w:rsid w:val="48E61610"/>
    <w:rsid w:val="48F84495"/>
    <w:rsid w:val="49184B37"/>
    <w:rsid w:val="49325BF9"/>
    <w:rsid w:val="4948541D"/>
    <w:rsid w:val="496B2EB9"/>
    <w:rsid w:val="49883A6B"/>
    <w:rsid w:val="49B93C25"/>
    <w:rsid w:val="49BF3E9A"/>
    <w:rsid w:val="49D10AD4"/>
    <w:rsid w:val="49D376E7"/>
    <w:rsid w:val="4A4756D4"/>
    <w:rsid w:val="4A5D4446"/>
    <w:rsid w:val="4AA26821"/>
    <w:rsid w:val="4B0D06CC"/>
    <w:rsid w:val="4B3774F7"/>
    <w:rsid w:val="4B7324F9"/>
    <w:rsid w:val="4B924E71"/>
    <w:rsid w:val="4BB26B7D"/>
    <w:rsid w:val="4BB74194"/>
    <w:rsid w:val="4BD05255"/>
    <w:rsid w:val="4C017B05"/>
    <w:rsid w:val="4C1F4A24"/>
    <w:rsid w:val="4C87625C"/>
    <w:rsid w:val="4CA961D2"/>
    <w:rsid w:val="4D64034B"/>
    <w:rsid w:val="4D8C1650"/>
    <w:rsid w:val="4D930C30"/>
    <w:rsid w:val="4DBF37D4"/>
    <w:rsid w:val="4DD21759"/>
    <w:rsid w:val="4DDC4386"/>
    <w:rsid w:val="4E10402F"/>
    <w:rsid w:val="4E136925"/>
    <w:rsid w:val="4E604FB7"/>
    <w:rsid w:val="4E6A7BE3"/>
    <w:rsid w:val="4E9407BC"/>
    <w:rsid w:val="4EE80B08"/>
    <w:rsid w:val="4EF61477"/>
    <w:rsid w:val="4F0F2539"/>
    <w:rsid w:val="4F42646A"/>
    <w:rsid w:val="4F622668"/>
    <w:rsid w:val="4F9071D6"/>
    <w:rsid w:val="4F9D39CA"/>
    <w:rsid w:val="501778F7"/>
    <w:rsid w:val="50663835"/>
    <w:rsid w:val="50CF01D2"/>
    <w:rsid w:val="50D457E8"/>
    <w:rsid w:val="51937451"/>
    <w:rsid w:val="52020133"/>
    <w:rsid w:val="52065E75"/>
    <w:rsid w:val="52120376"/>
    <w:rsid w:val="523F4EE3"/>
    <w:rsid w:val="527C6137"/>
    <w:rsid w:val="527D6FAA"/>
    <w:rsid w:val="52CB3A08"/>
    <w:rsid w:val="52EC506B"/>
    <w:rsid w:val="530323B4"/>
    <w:rsid w:val="537B63EF"/>
    <w:rsid w:val="53D53D51"/>
    <w:rsid w:val="54014E3D"/>
    <w:rsid w:val="54766D8B"/>
    <w:rsid w:val="54A31759"/>
    <w:rsid w:val="54D73AF9"/>
    <w:rsid w:val="54F93A6F"/>
    <w:rsid w:val="55376345"/>
    <w:rsid w:val="55766E6E"/>
    <w:rsid w:val="55FA184D"/>
    <w:rsid w:val="561346BC"/>
    <w:rsid w:val="563330B8"/>
    <w:rsid w:val="56717635"/>
    <w:rsid w:val="56D976B4"/>
    <w:rsid w:val="56ED1029"/>
    <w:rsid w:val="57032983"/>
    <w:rsid w:val="57FB7AFE"/>
    <w:rsid w:val="581824F2"/>
    <w:rsid w:val="58816255"/>
    <w:rsid w:val="58AF2F26"/>
    <w:rsid w:val="58B73A25"/>
    <w:rsid w:val="58D42829"/>
    <w:rsid w:val="58DD0FB2"/>
    <w:rsid w:val="58ED38EB"/>
    <w:rsid w:val="58FA6008"/>
    <w:rsid w:val="59253085"/>
    <w:rsid w:val="59255607"/>
    <w:rsid w:val="592A069B"/>
    <w:rsid w:val="59401C6C"/>
    <w:rsid w:val="59827FC3"/>
    <w:rsid w:val="59AA16C9"/>
    <w:rsid w:val="5A2F27D9"/>
    <w:rsid w:val="5A3B2434"/>
    <w:rsid w:val="5A696FA1"/>
    <w:rsid w:val="5A9009D2"/>
    <w:rsid w:val="5AC468CD"/>
    <w:rsid w:val="5ACD39D4"/>
    <w:rsid w:val="5AF727FF"/>
    <w:rsid w:val="5AFA5E4B"/>
    <w:rsid w:val="5B01367D"/>
    <w:rsid w:val="5B18117D"/>
    <w:rsid w:val="5B343F00"/>
    <w:rsid w:val="5B3A585F"/>
    <w:rsid w:val="5B8F0C89"/>
    <w:rsid w:val="5B975D90"/>
    <w:rsid w:val="5BB406F0"/>
    <w:rsid w:val="5C02202B"/>
    <w:rsid w:val="5C0A47B4"/>
    <w:rsid w:val="5C1B076F"/>
    <w:rsid w:val="5C2A09B2"/>
    <w:rsid w:val="5C5A1297"/>
    <w:rsid w:val="5C743E53"/>
    <w:rsid w:val="5D0B07E3"/>
    <w:rsid w:val="5D5E4DB7"/>
    <w:rsid w:val="5D716F7A"/>
    <w:rsid w:val="5D791F0E"/>
    <w:rsid w:val="5D7F0CE7"/>
    <w:rsid w:val="5D995DEF"/>
    <w:rsid w:val="5E437B09"/>
    <w:rsid w:val="5E5A37D0"/>
    <w:rsid w:val="5E5A67B5"/>
    <w:rsid w:val="5EB6477F"/>
    <w:rsid w:val="5ED12060"/>
    <w:rsid w:val="5F025C16"/>
    <w:rsid w:val="5F221E14"/>
    <w:rsid w:val="5FAF36A8"/>
    <w:rsid w:val="5FB23198"/>
    <w:rsid w:val="5FE175D9"/>
    <w:rsid w:val="5FFC2665"/>
    <w:rsid w:val="602D0A71"/>
    <w:rsid w:val="602F2A3B"/>
    <w:rsid w:val="603718EF"/>
    <w:rsid w:val="60457B68"/>
    <w:rsid w:val="606F4BE5"/>
    <w:rsid w:val="607B7A2E"/>
    <w:rsid w:val="60844B35"/>
    <w:rsid w:val="60C56EFB"/>
    <w:rsid w:val="60E63532"/>
    <w:rsid w:val="6110461A"/>
    <w:rsid w:val="611B4D6D"/>
    <w:rsid w:val="615A3AE7"/>
    <w:rsid w:val="61BD0CAA"/>
    <w:rsid w:val="61BF1B9C"/>
    <w:rsid w:val="61CC6D13"/>
    <w:rsid w:val="62854B94"/>
    <w:rsid w:val="62B62F9F"/>
    <w:rsid w:val="630737FB"/>
    <w:rsid w:val="633914DA"/>
    <w:rsid w:val="63972DD1"/>
    <w:rsid w:val="63AB4186"/>
    <w:rsid w:val="64033FC2"/>
    <w:rsid w:val="640E0EC5"/>
    <w:rsid w:val="64B86919"/>
    <w:rsid w:val="64BB15C4"/>
    <w:rsid w:val="64D12312"/>
    <w:rsid w:val="64D616D7"/>
    <w:rsid w:val="64FE29DC"/>
    <w:rsid w:val="6531690D"/>
    <w:rsid w:val="656700DF"/>
    <w:rsid w:val="656C203B"/>
    <w:rsid w:val="657A6506"/>
    <w:rsid w:val="659550EE"/>
    <w:rsid w:val="65AB61E6"/>
    <w:rsid w:val="65D06126"/>
    <w:rsid w:val="65DA70E3"/>
    <w:rsid w:val="66140709"/>
    <w:rsid w:val="6653074D"/>
    <w:rsid w:val="667B0788"/>
    <w:rsid w:val="66B141AA"/>
    <w:rsid w:val="66C979B7"/>
    <w:rsid w:val="66F81DD8"/>
    <w:rsid w:val="677E61B5"/>
    <w:rsid w:val="679A2E90"/>
    <w:rsid w:val="67DA7730"/>
    <w:rsid w:val="68150768"/>
    <w:rsid w:val="681D761D"/>
    <w:rsid w:val="683230C8"/>
    <w:rsid w:val="684352D5"/>
    <w:rsid w:val="6884144A"/>
    <w:rsid w:val="68BB30BE"/>
    <w:rsid w:val="696F3EA8"/>
    <w:rsid w:val="69CB37D4"/>
    <w:rsid w:val="69D328E7"/>
    <w:rsid w:val="69D65CD5"/>
    <w:rsid w:val="69FC1BE0"/>
    <w:rsid w:val="6A5A13FD"/>
    <w:rsid w:val="6A885221"/>
    <w:rsid w:val="6AEB57B0"/>
    <w:rsid w:val="6B301415"/>
    <w:rsid w:val="6B482C03"/>
    <w:rsid w:val="6B8579B3"/>
    <w:rsid w:val="6B94207B"/>
    <w:rsid w:val="6B9876E6"/>
    <w:rsid w:val="6B9A535E"/>
    <w:rsid w:val="6BC4672D"/>
    <w:rsid w:val="6BFF1513"/>
    <w:rsid w:val="6C315445"/>
    <w:rsid w:val="6C3867D3"/>
    <w:rsid w:val="6C44786E"/>
    <w:rsid w:val="6C5F4664"/>
    <w:rsid w:val="6CD56718"/>
    <w:rsid w:val="6CF21078"/>
    <w:rsid w:val="6D1A6B89"/>
    <w:rsid w:val="6D2C27DC"/>
    <w:rsid w:val="6D2F7BD6"/>
    <w:rsid w:val="6D5B4E6F"/>
    <w:rsid w:val="6D611D5A"/>
    <w:rsid w:val="6D6D4BA2"/>
    <w:rsid w:val="6D6E153E"/>
    <w:rsid w:val="6DC9627D"/>
    <w:rsid w:val="6DD62748"/>
    <w:rsid w:val="6DDF784E"/>
    <w:rsid w:val="6E012E49"/>
    <w:rsid w:val="6E46167B"/>
    <w:rsid w:val="6E731D44"/>
    <w:rsid w:val="6EC802E2"/>
    <w:rsid w:val="6ED93EE9"/>
    <w:rsid w:val="6F0D3F47"/>
    <w:rsid w:val="6F196D90"/>
    <w:rsid w:val="6F6F69B0"/>
    <w:rsid w:val="6F8D6E36"/>
    <w:rsid w:val="6F9957DB"/>
    <w:rsid w:val="6FBE3493"/>
    <w:rsid w:val="6FD05E3B"/>
    <w:rsid w:val="704F233D"/>
    <w:rsid w:val="7064403B"/>
    <w:rsid w:val="706758D9"/>
    <w:rsid w:val="70757FF6"/>
    <w:rsid w:val="707F12CF"/>
    <w:rsid w:val="70862203"/>
    <w:rsid w:val="70A95EF1"/>
    <w:rsid w:val="70B12FF8"/>
    <w:rsid w:val="70B7060E"/>
    <w:rsid w:val="71970440"/>
    <w:rsid w:val="71C916C2"/>
    <w:rsid w:val="72497DA5"/>
    <w:rsid w:val="725F0F5E"/>
    <w:rsid w:val="7285473C"/>
    <w:rsid w:val="72CA214F"/>
    <w:rsid w:val="73155AC0"/>
    <w:rsid w:val="73243F55"/>
    <w:rsid w:val="7343262D"/>
    <w:rsid w:val="73520AC2"/>
    <w:rsid w:val="735465E8"/>
    <w:rsid w:val="73BB0416"/>
    <w:rsid w:val="73C117A4"/>
    <w:rsid w:val="740A314B"/>
    <w:rsid w:val="741E6BF6"/>
    <w:rsid w:val="74373814"/>
    <w:rsid w:val="745E5245"/>
    <w:rsid w:val="748051BB"/>
    <w:rsid w:val="752E2E69"/>
    <w:rsid w:val="754206C3"/>
    <w:rsid w:val="75D92DD5"/>
    <w:rsid w:val="75D94B83"/>
    <w:rsid w:val="76277FE4"/>
    <w:rsid w:val="76326989"/>
    <w:rsid w:val="763C0738"/>
    <w:rsid w:val="76935D1A"/>
    <w:rsid w:val="76991D85"/>
    <w:rsid w:val="76F0487A"/>
    <w:rsid w:val="773D7394"/>
    <w:rsid w:val="777B4F84"/>
    <w:rsid w:val="777F175A"/>
    <w:rsid w:val="77C35AEB"/>
    <w:rsid w:val="77CB2BF1"/>
    <w:rsid w:val="77DF669D"/>
    <w:rsid w:val="77E51F05"/>
    <w:rsid w:val="77EB4837"/>
    <w:rsid w:val="785D1EEE"/>
    <w:rsid w:val="789631FF"/>
    <w:rsid w:val="78BB2C66"/>
    <w:rsid w:val="78C064C9"/>
    <w:rsid w:val="791F52E2"/>
    <w:rsid w:val="792627D5"/>
    <w:rsid w:val="795135CA"/>
    <w:rsid w:val="795804B5"/>
    <w:rsid w:val="79586707"/>
    <w:rsid w:val="79B25E17"/>
    <w:rsid w:val="7A5F5873"/>
    <w:rsid w:val="7A601D17"/>
    <w:rsid w:val="7A7632E8"/>
    <w:rsid w:val="7B007056"/>
    <w:rsid w:val="7B2A40D3"/>
    <w:rsid w:val="7B7B048A"/>
    <w:rsid w:val="7B914152"/>
    <w:rsid w:val="7B9652C4"/>
    <w:rsid w:val="7B9C7FCE"/>
    <w:rsid w:val="7C262AEC"/>
    <w:rsid w:val="7C352D2F"/>
    <w:rsid w:val="7C5238E1"/>
    <w:rsid w:val="7C8B6DF3"/>
    <w:rsid w:val="7C920181"/>
    <w:rsid w:val="7CFC106B"/>
    <w:rsid w:val="7D0C3A90"/>
    <w:rsid w:val="7D224CB9"/>
    <w:rsid w:val="7D2F59D0"/>
    <w:rsid w:val="7D344D95"/>
    <w:rsid w:val="7D366D5F"/>
    <w:rsid w:val="7D5B0573"/>
    <w:rsid w:val="7D6B13F7"/>
    <w:rsid w:val="7DB3260C"/>
    <w:rsid w:val="7DE5079C"/>
    <w:rsid w:val="7DF54524"/>
    <w:rsid w:val="7E224C94"/>
    <w:rsid w:val="7E2A62B3"/>
    <w:rsid w:val="7E2E5C88"/>
    <w:rsid w:val="7E52179E"/>
    <w:rsid w:val="7E5576B9"/>
    <w:rsid w:val="7E605DD2"/>
    <w:rsid w:val="7E8F2BCB"/>
    <w:rsid w:val="7EBC14E6"/>
    <w:rsid w:val="7EC62364"/>
    <w:rsid w:val="7F923FF5"/>
    <w:rsid w:val="7FE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3"/>
    <w:semiHidden/>
    <w:qFormat/>
    <w:uiPriority w:val="99"/>
    <w:pPr>
      <w:ind w:left="100" w:leftChars="2500"/>
    </w:pPr>
  </w:style>
  <w:style w:type="paragraph" w:styleId="5">
    <w:name w:val="footer"/>
    <w:basedOn w:val="1"/>
    <w:link w:val="14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table" w:styleId="9">
    <w:name w:val="Table Grid"/>
    <w:basedOn w:val="8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locked/>
    <w:uiPriority w:val="0"/>
    <w:rPr>
      <w:b/>
    </w:rPr>
  </w:style>
  <w:style w:type="character" w:styleId="12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3">
    <w:name w:val="Date Char"/>
    <w:basedOn w:val="10"/>
    <w:link w:val="4"/>
    <w:semiHidden/>
    <w:qFormat/>
    <w:locked/>
    <w:uiPriority w:val="99"/>
  </w:style>
  <w:style w:type="character" w:customStyle="1" w:styleId="14">
    <w:name w:val="Footer Char"/>
    <w:basedOn w:val="10"/>
    <w:link w:val="5"/>
    <w:semiHidden/>
    <w:qFormat/>
    <w:locked/>
    <w:uiPriority w:val="99"/>
    <w:rPr>
      <w:sz w:val="18"/>
      <w:szCs w:val="18"/>
    </w:rPr>
  </w:style>
  <w:style w:type="character" w:customStyle="1" w:styleId="15">
    <w:name w:val="Header Char"/>
    <w:basedOn w:val="10"/>
    <w:link w:val="6"/>
    <w:semiHidden/>
    <w:qFormat/>
    <w:locked/>
    <w:uiPriority w:val="99"/>
    <w:rPr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P R C</Company>
  <Pages>1</Pages>
  <Words>55</Words>
  <Characters>63</Characters>
  <Lines>0</Lines>
  <Paragraphs>0</Paragraphs>
  <TotalTime>3</TotalTime>
  <ScaleCrop>false</ScaleCrop>
  <LinksUpToDate>false</LinksUpToDate>
  <CharactersWithSpaces>63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2019-12-23T07:02:00Z</dcterms:created>
  <dc:creator>China</dc:creator>
  <cp:lastModifiedBy>丫头</cp:lastModifiedBy>
  <cp:lastPrinted>2022-07-12T07:08:00Z</cp:lastPrinted>
  <dcterms:modified xsi:type="dcterms:W3CDTF">2022-07-12T07:35:44Z</dcterms:modified>
  <cp:revision>140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09AE1E581B2F400F8F5C493F894E0AC6</vt:lpwstr>
  </property>
</Properties>
</file>