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" w:hAnsi="仿宋" w:eastAsia="仿宋"/>
          <w:spacing w:val="-23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pacing w:val="-23"/>
          <w:sz w:val="32"/>
          <w:szCs w:val="32"/>
          <w:highlight w:val="none"/>
          <w:lang w:val="en-US" w:eastAsia="zh-CN"/>
        </w:rPr>
        <w:t>附件2：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仿宋" w:hAnsi="仿宋" w:eastAsia="仿宋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6"/>
          <w:szCs w:val="36"/>
          <w:highlight w:val="none"/>
          <w:lang w:val="en-US" w:eastAsia="zh-CN"/>
        </w:rPr>
        <w:t>2020年入选最高人民法院涉执财产处置司法评估机构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仿宋" w:hAnsi="仿宋" w:eastAsia="仿宋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6"/>
          <w:szCs w:val="36"/>
          <w:highlight w:val="none"/>
          <w:lang w:val="en-US" w:eastAsia="zh-CN"/>
        </w:rPr>
        <w:t>名单库的土地估价机构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right="0"/>
        <w:jc w:val="both"/>
        <w:textAlignment w:val="auto"/>
        <w:rPr>
          <w:rFonts w:hint="eastAsia" w:ascii="宋体" w:hAnsi="宋体" w:eastAsia="宋体" w:cs="宋体"/>
          <w:spacing w:val="-23"/>
          <w:sz w:val="28"/>
          <w:szCs w:val="28"/>
          <w:highlight w:val="none"/>
          <w:lang w:val="en-US" w:eastAsia="zh-CN"/>
        </w:rPr>
      </w:pPr>
    </w:p>
    <w:tbl>
      <w:tblPr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76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机构名称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安庆中恒房地产土地评估咨询有限公司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安徽永祥房地产土地评估测绘有限公司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安徽富友房地产土地评估有限公司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安徽顺昌土地估价咨询有限责任公司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安徽中安房地产评估咨询有限公司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安徽中信房地产土地资产价格评估有限公司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安徽地源不动产咨询评估有限责任公司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安徽弘业房地产土地资产评估有限公司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安徽国华房地产土地评估有限公司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安徽天源价格房地产土地评估经纪有限公司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安徽建英房地产土地资产评估有限公司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安徽金土地咨询评估有限公司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安徽中建世纪兴房地产土地评估有限公司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安徽智创房地产土地评估咨询有限公司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安徽开诚房地产土地资产评估咨询有限公司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安徽博源房地产土地资产评估有限公司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安徽中恒房地产土地资产评估有限公司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安徽城致房地产资产评估咨询有限公司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安徽华兴房地产土地评估有限责任公司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安徽金阳房地产估价有限公司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安徽安和房地产土地评估有限公司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安徽嘉华地产评估咨询有限责任公司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安徽广利宏远房地产资产评估造价有限公司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黄山易和房地产评估咨询有限公司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安徽天瑞华房地产评估有限公司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安徽永正房地产估价有限公司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安徽天元行房地产评估咨询有限公司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安徽天恒房地产土地评估有限公司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bdr w:val="none" w:color="auto" w:sz="0" w:space="0"/>
                <w:lang w:val="en-US" w:eastAsia="zh-CN" w:bidi="ar"/>
              </w:rPr>
              <w:t>安徽新天地房地产估价事务所有限公司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濉溪县若妤土地评估事务所（有限合伙）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铜陵永正房地产土地评估有限公司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安徽昌成房地产评估有限公司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安徽省金和房地产土地价格评估有限公司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安徽诚达房地产土地评估有限公司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芜湖金土地房地产不动产评估有限公司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安徽万源房地产土地评估咨询有限公司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安徽建工房地产土地资产评估有限公司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安徽振华房地产资产评估登记代理有限公司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安徽大众房地产资产评估造价有限公司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安徽同鑫房地产评估经纪咨询有限公司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合肥华宇房地产土地估价有限公司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bdr w:val="none" w:color="auto" w:sz="0" w:space="0"/>
                <w:lang w:val="en-US" w:eastAsia="zh-CN" w:bidi="ar"/>
              </w:rPr>
              <w:t>安徽汇信土地评估咨询有限公司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97" w:hRule="exac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4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淮北淮信房地产估价事务所有限责任公司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宋体" w:hAnsi="宋体" w:eastAsia="宋体" w:cs="宋体"/>
          <w:spacing w:val="-23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48" w:firstLineChars="200"/>
        <w:jc w:val="both"/>
        <w:textAlignment w:val="auto"/>
        <w:rPr>
          <w:rFonts w:hint="eastAsia" w:ascii="仿宋" w:hAnsi="仿宋" w:eastAsia="仿宋"/>
          <w:spacing w:val="-23"/>
          <w:sz w:val="32"/>
          <w:szCs w:val="32"/>
          <w:highlight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3MmJiZTI0NTVjMWVkYzRmNTA0N2RjOGIyNzI0YmYifQ=="/>
  </w:docVars>
  <w:rsids>
    <w:rsidRoot w:val="00771850"/>
    <w:rsid w:val="0003130D"/>
    <w:rsid w:val="00034053"/>
    <w:rsid w:val="00072137"/>
    <w:rsid w:val="00073D9C"/>
    <w:rsid w:val="00074225"/>
    <w:rsid w:val="000758AB"/>
    <w:rsid w:val="00077549"/>
    <w:rsid w:val="000811A8"/>
    <w:rsid w:val="00083A94"/>
    <w:rsid w:val="000877E7"/>
    <w:rsid w:val="00090E2C"/>
    <w:rsid w:val="00092509"/>
    <w:rsid w:val="00094319"/>
    <w:rsid w:val="000D0BD8"/>
    <w:rsid w:val="000F4E1D"/>
    <w:rsid w:val="000F6C44"/>
    <w:rsid w:val="000F712F"/>
    <w:rsid w:val="001034C6"/>
    <w:rsid w:val="00111CD0"/>
    <w:rsid w:val="00114DF9"/>
    <w:rsid w:val="00130735"/>
    <w:rsid w:val="00133D6A"/>
    <w:rsid w:val="00141748"/>
    <w:rsid w:val="0016367D"/>
    <w:rsid w:val="00167F1B"/>
    <w:rsid w:val="001718A8"/>
    <w:rsid w:val="001866B2"/>
    <w:rsid w:val="00191A60"/>
    <w:rsid w:val="0019647B"/>
    <w:rsid w:val="00197643"/>
    <w:rsid w:val="001C21A1"/>
    <w:rsid w:val="001D3DBE"/>
    <w:rsid w:val="001D5189"/>
    <w:rsid w:val="001E0856"/>
    <w:rsid w:val="001E5CB1"/>
    <w:rsid w:val="001F0EDF"/>
    <w:rsid w:val="001F27E8"/>
    <w:rsid w:val="001F4AB3"/>
    <w:rsid w:val="001F51D2"/>
    <w:rsid w:val="00200A92"/>
    <w:rsid w:val="002076FB"/>
    <w:rsid w:val="0023757F"/>
    <w:rsid w:val="00262FED"/>
    <w:rsid w:val="002A7CDB"/>
    <w:rsid w:val="002B6346"/>
    <w:rsid w:val="002B651E"/>
    <w:rsid w:val="002C22DD"/>
    <w:rsid w:val="002C2843"/>
    <w:rsid w:val="002C6057"/>
    <w:rsid w:val="0030343C"/>
    <w:rsid w:val="0030734E"/>
    <w:rsid w:val="00321476"/>
    <w:rsid w:val="003408F5"/>
    <w:rsid w:val="00346108"/>
    <w:rsid w:val="00352534"/>
    <w:rsid w:val="00374C82"/>
    <w:rsid w:val="003819B6"/>
    <w:rsid w:val="00391B2D"/>
    <w:rsid w:val="003938DB"/>
    <w:rsid w:val="00395309"/>
    <w:rsid w:val="003A1B18"/>
    <w:rsid w:val="003B3CF6"/>
    <w:rsid w:val="003C0102"/>
    <w:rsid w:val="003C3B1C"/>
    <w:rsid w:val="003D199C"/>
    <w:rsid w:val="003D76D9"/>
    <w:rsid w:val="003E351D"/>
    <w:rsid w:val="003F291A"/>
    <w:rsid w:val="0041268B"/>
    <w:rsid w:val="00425C54"/>
    <w:rsid w:val="00435C55"/>
    <w:rsid w:val="0045364F"/>
    <w:rsid w:val="00453BF5"/>
    <w:rsid w:val="004A0F89"/>
    <w:rsid w:val="004A7754"/>
    <w:rsid w:val="004B1905"/>
    <w:rsid w:val="004D2076"/>
    <w:rsid w:val="004D6025"/>
    <w:rsid w:val="004E2224"/>
    <w:rsid w:val="004F5575"/>
    <w:rsid w:val="00501E33"/>
    <w:rsid w:val="00513490"/>
    <w:rsid w:val="00516424"/>
    <w:rsid w:val="00524666"/>
    <w:rsid w:val="00527493"/>
    <w:rsid w:val="00537EFD"/>
    <w:rsid w:val="00563332"/>
    <w:rsid w:val="00571889"/>
    <w:rsid w:val="00575AF3"/>
    <w:rsid w:val="005766ED"/>
    <w:rsid w:val="005841E6"/>
    <w:rsid w:val="00591A16"/>
    <w:rsid w:val="005949E3"/>
    <w:rsid w:val="00596185"/>
    <w:rsid w:val="005973E5"/>
    <w:rsid w:val="005C03B0"/>
    <w:rsid w:val="006140F3"/>
    <w:rsid w:val="006255AC"/>
    <w:rsid w:val="00625D12"/>
    <w:rsid w:val="006262F3"/>
    <w:rsid w:val="00647F05"/>
    <w:rsid w:val="0065592F"/>
    <w:rsid w:val="006777A7"/>
    <w:rsid w:val="006821B2"/>
    <w:rsid w:val="006A1537"/>
    <w:rsid w:val="006E14DD"/>
    <w:rsid w:val="00717639"/>
    <w:rsid w:val="007325F5"/>
    <w:rsid w:val="00734935"/>
    <w:rsid w:val="0075211A"/>
    <w:rsid w:val="007565F5"/>
    <w:rsid w:val="00767E31"/>
    <w:rsid w:val="00771850"/>
    <w:rsid w:val="00771CD5"/>
    <w:rsid w:val="0078208A"/>
    <w:rsid w:val="00794B39"/>
    <w:rsid w:val="007B539E"/>
    <w:rsid w:val="007D2314"/>
    <w:rsid w:val="007E0ECA"/>
    <w:rsid w:val="007E5024"/>
    <w:rsid w:val="007F1593"/>
    <w:rsid w:val="00800B6E"/>
    <w:rsid w:val="008016A8"/>
    <w:rsid w:val="0082611F"/>
    <w:rsid w:val="008952F5"/>
    <w:rsid w:val="008A373E"/>
    <w:rsid w:val="008A4B0B"/>
    <w:rsid w:val="008D47F6"/>
    <w:rsid w:val="008F2493"/>
    <w:rsid w:val="008F3054"/>
    <w:rsid w:val="00903BFC"/>
    <w:rsid w:val="009108E7"/>
    <w:rsid w:val="009168AC"/>
    <w:rsid w:val="00920593"/>
    <w:rsid w:val="009315FD"/>
    <w:rsid w:val="00970B5B"/>
    <w:rsid w:val="00975D66"/>
    <w:rsid w:val="009768CD"/>
    <w:rsid w:val="009812A1"/>
    <w:rsid w:val="009C5AAE"/>
    <w:rsid w:val="009D3C40"/>
    <w:rsid w:val="009E4D51"/>
    <w:rsid w:val="009E5963"/>
    <w:rsid w:val="00A03672"/>
    <w:rsid w:val="00A3027C"/>
    <w:rsid w:val="00A3261F"/>
    <w:rsid w:val="00A3470B"/>
    <w:rsid w:val="00A36586"/>
    <w:rsid w:val="00A44EBA"/>
    <w:rsid w:val="00A54BE0"/>
    <w:rsid w:val="00A5677C"/>
    <w:rsid w:val="00A73701"/>
    <w:rsid w:val="00A73DC0"/>
    <w:rsid w:val="00A83C9C"/>
    <w:rsid w:val="00A926AD"/>
    <w:rsid w:val="00AA70A5"/>
    <w:rsid w:val="00AB69B8"/>
    <w:rsid w:val="00AD3F8B"/>
    <w:rsid w:val="00B001D3"/>
    <w:rsid w:val="00B21F7A"/>
    <w:rsid w:val="00B534DC"/>
    <w:rsid w:val="00B60C4B"/>
    <w:rsid w:val="00B701B7"/>
    <w:rsid w:val="00B7038C"/>
    <w:rsid w:val="00B75680"/>
    <w:rsid w:val="00B82277"/>
    <w:rsid w:val="00B877A6"/>
    <w:rsid w:val="00BA44F9"/>
    <w:rsid w:val="00BC4E0B"/>
    <w:rsid w:val="00BC757B"/>
    <w:rsid w:val="00BE2FCF"/>
    <w:rsid w:val="00BF7F50"/>
    <w:rsid w:val="00C27B98"/>
    <w:rsid w:val="00C42C81"/>
    <w:rsid w:val="00C46049"/>
    <w:rsid w:val="00C46D6C"/>
    <w:rsid w:val="00C53763"/>
    <w:rsid w:val="00C7149A"/>
    <w:rsid w:val="00C73E12"/>
    <w:rsid w:val="00C85BF0"/>
    <w:rsid w:val="00C86B6E"/>
    <w:rsid w:val="00C90155"/>
    <w:rsid w:val="00CB0E82"/>
    <w:rsid w:val="00CC2E9D"/>
    <w:rsid w:val="00D00952"/>
    <w:rsid w:val="00D12F36"/>
    <w:rsid w:val="00D21498"/>
    <w:rsid w:val="00D36C8C"/>
    <w:rsid w:val="00D402A9"/>
    <w:rsid w:val="00D47193"/>
    <w:rsid w:val="00D65C9C"/>
    <w:rsid w:val="00D71826"/>
    <w:rsid w:val="00D75602"/>
    <w:rsid w:val="00D8532F"/>
    <w:rsid w:val="00D95D56"/>
    <w:rsid w:val="00DA1B58"/>
    <w:rsid w:val="00DA4668"/>
    <w:rsid w:val="00E04AC9"/>
    <w:rsid w:val="00E05FDC"/>
    <w:rsid w:val="00E1097C"/>
    <w:rsid w:val="00E25412"/>
    <w:rsid w:val="00E27B59"/>
    <w:rsid w:val="00E35EE2"/>
    <w:rsid w:val="00E4150A"/>
    <w:rsid w:val="00E52136"/>
    <w:rsid w:val="00E7306C"/>
    <w:rsid w:val="00E76288"/>
    <w:rsid w:val="00E8453A"/>
    <w:rsid w:val="00EC43CA"/>
    <w:rsid w:val="00EE241A"/>
    <w:rsid w:val="00EF3F0C"/>
    <w:rsid w:val="00F04871"/>
    <w:rsid w:val="00F25A77"/>
    <w:rsid w:val="00F278D6"/>
    <w:rsid w:val="00F36DE3"/>
    <w:rsid w:val="00F72610"/>
    <w:rsid w:val="00F77AFF"/>
    <w:rsid w:val="00F83AC6"/>
    <w:rsid w:val="00FA584C"/>
    <w:rsid w:val="00FA667D"/>
    <w:rsid w:val="00FC2EEE"/>
    <w:rsid w:val="00FD042D"/>
    <w:rsid w:val="00FF436F"/>
    <w:rsid w:val="00FF6407"/>
    <w:rsid w:val="010A478A"/>
    <w:rsid w:val="01161381"/>
    <w:rsid w:val="015C48BA"/>
    <w:rsid w:val="0176597C"/>
    <w:rsid w:val="017716F4"/>
    <w:rsid w:val="01A4698D"/>
    <w:rsid w:val="01A544B3"/>
    <w:rsid w:val="01E44FDB"/>
    <w:rsid w:val="020967F0"/>
    <w:rsid w:val="020C62E0"/>
    <w:rsid w:val="024737BC"/>
    <w:rsid w:val="0295277A"/>
    <w:rsid w:val="02AE1145"/>
    <w:rsid w:val="02C91CBB"/>
    <w:rsid w:val="02FE3E7B"/>
    <w:rsid w:val="030A0A72"/>
    <w:rsid w:val="030D2310"/>
    <w:rsid w:val="03BB7FBE"/>
    <w:rsid w:val="03FB485E"/>
    <w:rsid w:val="03FF655F"/>
    <w:rsid w:val="04335DA6"/>
    <w:rsid w:val="04387860"/>
    <w:rsid w:val="045D1075"/>
    <w:rsid w:val="046B3792"/>
    <w:rsid w:val="04B05649"/>
    <w:rsid w:val="04EE6171"/>
    <w:rsid w:val="052C0A8F"/>
    <w:rsid w:val="05850883"/>
    <w:rsid w:val="05B670BC"/>
    <w:rsid w:val="05CA44E8"/>
    <w:rsid w:val="05ED01D7"/>
    <w:rsid w:val="060043AE"/>
    <w:rsid w:val="06783F44"/>
    <w:rsid w:val="067A5F0E"/>
    <w:rsid w:val="069F3BC7"/>
    <w:rsid w:val="06A72A7B"/>
    <w:rsid w:val="0749353D"/>
    <w:rsid w:val="078A03D3"/>
    <w:rsid w:val="078F59E9"/>
    <w:rsid w:val="079E79DA"/>
    <w:rsid w:val="07B74F40"/>
    <w:rsid w:val="07E14BB1"/>
    <w:rsid w:val="08872B64"/>
    <w:rsid w:val="09033E70"/>
    <w:rsid w:val="0926237D"/>
    <w:rsid w:val="0932192B"/>
    <w:rsid w:val="096609CC"/>
    <w:rsid w:val="09774987"/>
    <w:rsid w:val="098B3F8E"/>
    <w:rsid w:val="0A054BE4"/>
    <w:rsid w:val="0A1C72DC"/>
    <w:rsid w:val="0A1E4E03"/>
    <w:rsid w:val="0A2D3AB5"/>
    <w:rsid w:val="0A544CC8"/>
    <w:rsid w:val="0A627E35"/>
    <w:rsid w:val="0A6C0264"/>
    <w:rsid w:val="0A764C3F"/>
    <w:rsid w:val="0A801619"/>
    <w:rsid w:val="0AD100C7"/>
    <w:rsid w:val="0AFA0737"/>
    <w:rsid w:val="0B1306DF"/>
    <w:rsid w:val="0B184B46"/>
    <w:rsid w:val="0B8E420A"/>
    <w:rsid w:val="0B9E444D"/>
    <w:rsid w:val="0C1666D9"/>
    <w:rsid w:val="0C201306"/>
    <w:rsid w:val="0C4F1BEB"/>
    <w:rsid w:val="0C9378A1"/>
    <w:rsid w:val="0C9C226F"/>
    <w:rsid w:val="0CC021A1"/>
    <w:rsid w:val="0CCA19BF"/>
    <w:rsid w:val="0CEB1914"/>
    <w:rsid w:val="0D002EE5"/>
    <w:rsid w:val="0D694834"/>
    <w:rsid w:val="0DEB76F2"/>
    <w:rsid w:val="0DF02F5A"/>
    <w:rsid w:val="0E1529C0"/>
    <w:rsid w:val="0E1704E7"/>
    <w:rsid w:val="0E320E7D"/>
    <w:rsid w:val="0E4A266A"/>
    <w:rsid w:val="0EA0672E"/>
    <w:rsid w:val="0EAD49A7"/>
    <w:rsid w:val="0EB36C30"/>
    <w:rsid w:val="0ECE5049"/>
    <w:rsid w:val="0F1467D4"/>
    <w:rsid w:val="0F9B0CA3"/>
    <w:rsid w:val="0FD348E1"/>
    <w:rsid w:val="103052BB"/>
    <w:rsid w:val="1074561C"/>
    <w:rsid w:val="108654B0"/>
    <w:rsid w:val="10B93AD7"/>
    <w:rsid w:val="10EA3C90"/>
    <w:rsid w:val="114204E8"/>
    <w:rsid w:val="11457119"/>
    <w:rsid w:val="11717F0E"/>
    <w:rsid w:val="11DD37F5"/>
    <w:rsid w:val="12C14EC5"/>
    <w:rsid w:val="12E30E29"/>
    <w:rsid w:val="13110FAE"/>
    <w:rsid w:val="131E5E73"/>
    <w:rsid w:val="13511DA5"/>
    <w:rsid w:val="137F4B64"/>
    <w:rsid w:val="13A02D2C"/>
    <w:rsid w:val="13A740BB"/>
    <w:rsid w:val="13B90B64"/>
    <w:rsid w:val="13CC3B21"/>
    <w:rsid w:val="13D22361"/>
    <w:rsid w:val="13EE5846"/>
    <w:rsid w:val="141D25CF"/>
    <w:rsid w:val="144E4EA1"/>
    <w:rsid w:val="1457788F"/>
    <w:rsid w:val="145C4EA5"/>
    <w:rsid w:val="146855F8"/>
    <w:rsid w:val="149E54BE"/>
    <w:rsid w:val="14ED01F3"/>
    <w:rsid w:val="152C2AC9"/>
    <w:rsid w:val="15714980"/>
    <w:rsid w:val="15C947BC"/>
    <w:rsid w:val="16210154"/>
    <w:rsid w:val="162C1019"/>
    <w:rsid w:val="166A3A8D"/>
    <w:rsid w:val="16B32D77"/>
    <w:rsid w:val="16DE4297"/>
    <w:rsid w:val="16E11692"/>
    <w:rsid w:val="16E66CA8"/>
    <w:rsid w:val="17017F86"/>
    <w:rsid w:val="170D692B"/>
    <w:rsid w:val="173E28BA"/>
    <w:rsid w:val="175D340E"/>
    <w:rsid w:val="17A728DB"/>
    <w:rsid w:val="17B9616B"/>
    <w:rsid w:val="17FF3E41"/>
    <w:rsid w:val="181D2B9D"/>
    <w:rsid w:val="183B1275"/>
    <w:rsid w:val="184719C8"/>
    <w:rsid w:val="186E33F9"/>
    <w:rsid w:val="18CD0120"/>
    <w:rsid w:val="18E37943"/>
    <w:rsid w:val="18E67433"/>
    <w:rsid w:val="19031D93"/>
    <w:rsid w:val="19157D18"/>
    <w:rsid w:val="1917583F"/>
    <w:rsid w:val="19516372"/>
    <w:rsid w:val="197607B7"/>
    <w:rsid w:val="19D43730"/>
    <w:rsid w:val="19E5593D"/>
    <w:rsid w:val="19E80F89"/>
    <w:rsid w:val="19EA4D01"/>
    <w:rsid w:val="19F636A6"/>
    <w:rsid w:val="1A15108C"/>
    <w:rsid w:val="1A98475D"/>
    <w:rsid w:val="1B2F1EAA"/>
    <w:rsid w:val="1B6A434C"/>
    <w:rsid w:val="1BE20386"/>
    <w:rsid w:val="1C054074"/>
    <w:rsid w:val="1C5B5A42"/>
    <w:rsid w:val="1D214EDE"/>
    <w:rsid w:val="1D3A7D4E"/>
    <w:rsid w:val="1E04307C"/>
    <w:rsid w:val="1E911BEF"/>
    <w:rsid w:val="1EA96F39"/>
    <w:rsid w:val="1EB4768C"/>
    <w:rsid w:val="1EE04DB1"/>
    <w:rsid w:val="1F0A3ECA"/>
    <w:rsid w:val="1F431802"/>
    <w:rsid w:val="1F615A66"/>
    <w:rsid w:val="1FF40688"/>
    <w:rsid w:val="204F3B10"/>
    <w:rsid w:val="20784E15"/>
    <w:rsid w:val="208F6602"/>
    <w:rsid w:val="20B35E4D"/>
    <w:rsid w:val="21577120"/>
    <w:rsid w:val="215F5FD5"/>
    <w:rsid w:val="21723F5A"/>
    <w:rsid w:val="21BE0F4D"/>
    <w:rsid w:val="21BE719F"/>
    <w:rsid w:val="21F91F85"/>
    <w:rsid w:val="22066450"/>
    <w:rsid w:val="22407BB4"/>
    <w:rsid w:val="225F1AB3"/>
    <w:rsid w:val="234A4E0C"/>
    <w:rsid w:val="235002CB"/>
    <w:rsid w:val="235A46EA"/>
    <w:rsid w:val="23751ADF"/>
    <w:rsid w:val="23775858"/>
    <w:rsid w:val="23A128D5"/>
    <w:rsid w:val="23D762F6"/>
    <w:rsid w:val="23F23130"/>
    <w:rsid w:val="240370EB"/>
    <w:rsid w:val="245142FB"/>
    <w:rsid w:val="245C4A4D"/>
    <w:rsid w:val="24973CD7"/>
    <w:rsid w:val="24AC6F06"/>
    <w:rsid w:val="24BA4279"/>
    <w:rsid w:val="24DE36B4"/>
    <w:rsid w:val="25145328"/>
    <w:rsid w:val="2549389B"/>
    <w:rsid w:val="256516E0"/>
    <w:rsid w:val="258C3110"/>
    <w:rsid w:val="25983863"/>
    <w:rsid w:val="259D70CC"/>
    <w:rsid w:val="25A90AB8"/>
    <w:rsid w:val="25DA0320"/>
    <w:rsid w:val="25E62821"/>
    <w:rsid w:val="265956E8"/>
    <w:rsid w:val="268169ED"/>
    <w:rsid w:val="269F0C21"/>
    <w:rsid w:val="26A06E73"/>
    <w:rsid w:val="26BB1EFF"/>
    <w:rsid w:val="26E2748C"/>
    <w:rsid w:val="27194E78"/>
    <w:rsid w:val="2751016E"/>
    <w:rsid w:val="27547C5E"/>
    <w:rsid w:val="275B723E"/>
    <w:rsid w:val="278E34D5"/>
    <w:rsid w:val="28235FAE"/>
    <w:rsid w:val="284877C3"/>
    <w:rsid w:val="28752C76"/>
    <w:rsid w:val="28996270"/>
    <w:rsid w:val="28B74948"/>
    <w:rsid w:val="28F416F8"/>
    <w:rsid w:val="291C7EB2"/>
    <w:rsid w:val="29363ABF"/>
    <w:rsid w:val="29490E69"/>
    <w:rsid w:val="299F78B6"/>
    <w:rsid w:val="29C235A5"/>
    <w:rsid w:val="29DD03DE"/>
    <w:rsid w:val="29EE6148"/>
    <w:rsid w:val="2A0616E3"/>
    <w:rsid w:val="2A3345F4"/>
    <w:rsid w:val="2A4309BE"/>
    <w:rsid w:val="2A4A6727"/>
    <w:rsid w:val="2A5E32CD"/>
    <w:rsid w:val="2A832D34"/>
    <w:rsid w:val="2AA44A58"/>
    <w:rsid w:val="2AF53506"/>
    <w:rsid w:val="2B4C75CA"/>
    <w:rsid w:val="2B6D0F4F"/>
    <w:rsid w:val="2C047EA4"/>
    <w:rsid w:val="2C0854AD"/>
    <w:rsid w:val="2C1C51EE"/>
    <w:rsid w:val="2C1D0F66"/>
    <w:rsid w:val="2C273B93"/>
    <w:rsid w:val="2C4839E9"/>
    <w:rsid w:val="2C4B5AD3"/>
    <w:rsid w:val="2C5776E5"/>
    <w:rsid w:val="2CA64AB8"/>
    <w:rsid w:val="2CF9552F"/>
    <w:rsid w:val="2DA77306"/>
    <w:rsid w:val="2E156399"/>
    <w:rsid w:val="2F1F6DA3"/>
    <w:rsid w:val="2F8D6403"/>
    <w:rsid w:val="300466C5"/>
    <w:rsid w:val="301461DC"/>
    <w:rsid w:val="30444D13"/>
    <w:rsid w:val="30853877"/>
    <w:rsid w:val="30AC4667"/>
    <w:rsid w:val="310224D9"/>
    <w:rsid w:val="31210BB1"/>
    <w:rsid w:val="31305298"/>
    <w:rsid w:val="314D409C"/>
    <w:rsid w:val="319C0B7F"/>
    <w:rsid w:val="31A67308"/>
    <w:rsid w:val="31DA58B9"/>
    <w:rsid w:val="31DE2F46"/>
    <w:rsid w:val="31E91F8C"/>
    <w:rsid w:val="32235E2F"/>
    <w:rsid w:val="32A55811"/>
    <w:rsid w:val="32F522F5"/>
    <w:rsid w:val="330B38C7"/>
    <w:rsid w:val="33242BDA"/>
    <w:rsid w:val="33631954"/>
    <w:rsid w:val="33D939C5"/>
    <w:rsid w:val="33EF4F96"/>
    <w:rsid w:val="343432F1"/>
    <w:rsid w:val="34E24AFB"/>
    <w:rsid w:val="34E95E89"/>
    <w:rsid w:val="353D61D5"/>
    <w:rsid w:val="356B689E"/>
    <w:rsid w:val="357A11D7"/>
    <w:rsid w:val="35956011"/>
    <w:rsid w:val="35B069A7"/>
    <w:rsid w:val="35C16E06"/>
    <w:rsid w:val="35DC59EE"/>
    <w:rsid w:val="35FC7E3E"/>
    <w:rsid w:val="36054F45"/>
    <w:rsid w:val="3638053D"/>
    <w:rsid w:val="366C42F2"/>
    <w:rsid w:val="367971FB"/>
    <w:rsid w:val="36897924"/>
    <w:rsid w:val="36D6243D"/>
    <w:rsid w:val="36FC6348"/>
    <w:rsid w:val="37305FF2"/>
    <w:rsid w:val="37B00EE0"/>
    <w:rsid w:val="37C30505"/>
    <w:rsid w:val="380D6333"/>
    <w:rsid w:val="381256F7"/>
    <w:rsid w:val="385775AE"/>
    <w:rsid w:val="387719FE"/>
    <w:rsid w:val="387B14EE"/>
    <w:rsid w:val="38934A8A"/>
    <w:rsid w:val="38A5656B"/>
    <w:rsid w:val="39113C01"/>
    <w:rsid w:val="391E1E7A"/>
    <w:rsid w:val="394B7113"/>
    <w:rsid w:val="3962620A"/>
    <w:rsid w:val="397877DC"/>
    <w:rsid w:val="397F500E"/>
    <w:rsid w:val="3A0177D1"/>
    <w:rsid w:val="3A830B2E"/>
    <w:rsid w:val="3A920D71"/>
    <w:rsid w:val="3AA7481D"/>
    <w:rsid w:val="3AAA1C17"/>
    <w:rsid w:val="3AB24F6F"/>
    <w:rsid w:val="3B1B0D67"/>
    <w:rsid w:val="3B201ED9"/>
    <w:rsid w:val="3B40257B"/>
    <w:rsid w:val="3B5D312D"/>
    <w:rsid w:val="3BD17677"/>
    <w:rsid w:val="3BE850ED"/>
    <w:rsid w:val="3BF05D4F"/>
    <w:rsid w:val="3C335C3C"/>
    <w:rsid w:val="3C484817"/>
    <w:rsid w:val="3C6B7ACC"/>
    <w:rsid w:val="3C814BF9"/>
    <w:rsid w:val="3CB11983"/>
    <w:rsid w:val="3D115F7D"/>
    <w:rsid w:val="3D1E069A"/>
    <w:rsid w:val="3D9077EA"/>
    <w:rsid w:val="3DD75419"/>
    <w:rsid w:val="3E500D27"/>
    <w:rsid w:val="3E522CF1"/>
    <w:rsid w:val="3E774506"/>
    <w:rsid w:val="3EB9659F"/>
    <w:rsid w:val="3ECB6600"/>
    <w:rsid w:val="3EE53475"/>
    <w:rsid w:val="3EF522C0"/>
    <w:rsid w:val="3EFB5137"/>
    <w:rsid w:val="3F073ADC"/>
    <w:rsid w:val="3F20458D"/>
    <w:rsid w:val="3F2C1973"/>
    <w:rsid w:val="3F310B59"/>
    <w:rsid w:val="3F604F9A"/>
    <w:rsid w:val="3F7B6278"/>
    <w:rsid w:val="3FCC6132"/>
    <w:rsid w:val="3FD00372"/>
    <w:rsid w:val="40556AC9"/>
    <w:rsid w:val="407A02DD"/>
    <w:rsid w:val="409D4CF5"/>
    <w:rsid w:val="40B557B9"/>
    <w:rsid w:val="41036525"/>
    <w:rsid w:val="41067DC3"/>
    <w:rsid w:val="411F04C2"/>
    <w:rsid w:val="412520B5"/>
    <w:rsid w:val="41742F7F"/>
    <w:rsid w:val="41B415CD"/>
    <w:rsid w:val="41B82E6B"/>
    <w:rsid w:val="42022339"/>
    <w:rsid w:val="42187DAE"/>
    <w:rsid w:val="42213106"/>
    <w:rsid w:val="42440BA3"/>
    <w:rsid w:val="426D00FA"/>
    <w:rsid w:val="42770F78"/>
    <w:rsid w:val="428D254A"/>
    <w:rsid w:val="42C13FA2"/>
    <w:rsid w:val="42D00689"/>
    <w:rsid w:val="42E67EAC"/>
    <w:rsid w:val="4359067E"/>
    <w:rsid w:val="436332AB"/>
    <w:rsid w:val="43754D8C"/>
    <w:rsid w:val="43762FDE"/>
    <w:rsid w:val="43866F99"/>
    <w:rsid w:val="43A51B15"/>
    <w:rsid w:val="43B835F7"/>
    <w:rsid w:val="43CC2BFE"/>
    <w:rsid w:val="43D67F21"/>
    <w:rsid w:val="43F565F9"/>
    <w:rsid w:val="448C6831"/>
    <w:rsid w:val="44A45929"/>
    <w:rsid w:val="44C10289"/>
    <w:rsid w:val="454F4C7E"/>
    <w:rsid w:val="45A00211"/>
    <w:rsid w:val="45DB537A"/>
    <w:rsid w:val="45DE130F"/>
    <w:rsid w:val="45EB3928"/>
    <w:rsid w:val="463F7FFF"/>
    <w:rsid w:val="46820877"/>
    <w:rsid w:val="46BF4C9C"/>
    <w:rsid w:val="470343E3"/>
    <w:rsid w:val="477B5067"/>
    <w:rsid w:val="478A34FC"/>
    <w:rsid w:val="47953C4F"/>
    <w:rsid w:val="47AD71EA"/>
    <w:rsid w:val="480640A4"/>
    <w:rsid w:val="480D1D8B"/>
    <w:rsid w:val="48270D4B"/>
    <w:rsid w:val="48733F90"/>
    <w:rsid w:val="489F4D85"/>
    <w:rsid w:val="48C348BA"/>
    <w:rsid w:val="48E154D8"/>
    <w:rsid w:val="48E61610"/>
    <w:rsid w:val="48F84495"/>
    <w:rsid w:val="49184B37"/>
    <w:rsid w:val="49325BF9"/>
    <w:rsid w:val="4948541D"/>
    <w:rsid w:val="496B2EB9"/>
    <w:rsid w:val="49883A6B"/>
    <w:rsid w:val="49B93C25"/>
    <w:rsid w:val="49BF3E9A"/>
    <w:rsid w:val="49D10AD4"/>
    <w:rsid w:val="49D376E7"/>
    <w:rsid w:val="4A4756D4"/>
    <w:rsid w:val="4A5D4446"/>
    <w:rsid w:val="4AA26821"/>
    <w:rsid w:val="4B0D06CC"/>
    <w:rsid w:val="4B3774F7"/>
    <w:rsid w:val="4B7324F9"/>
    <w:rsid w:val="4B924E71"/>
    <w:rsid w:val="4BB26B7D"/>
    <w:rsid w:val="4BB74194"/>
    <w:rsid w:val="4BD05255"/>
    <w:rsid w:val="4C017B05"/>
    <w:rsid w:val="4C1F4A24"/>
    <w:rsid w:val="4C87625C"/>
    <w:rsid w:val="4CA961D2"/>
    <w:rsid w:val="4D64034B"/>
    <w:rsid w:val="4D8C1650"/>
    <w:rsid w:val="4D930C30"/>
    <w:rsid w:val="4DA93FB0"/>
    <w:rsid w:val="4DBF37D4"/>
    <w:rsid w:val="4DD21759"/>
    <w:rsid w:val="4DDC4386"/>
    <w:rsid w:val="4E10402F"/>
    <w:rsid w:val="4E136925"/>
    <w:rsid w:val="4E604FB7"/>
    <w:rsid w:val="4E6A7BE3"/>
    <w:rsid w:val="4E9407BC"/>
    <w:rsid w:val="4EE80B08"/>
    <w:rsid w:val="4EF61477"/>
    <w:rsid w:val="4F0F2539"/>
    <w:rsid w:val="4F42646A"/>
    <w:rsid w:val="4F622668"/>
    <w:rsid w:val="4F9071D6"/>
    <w:rsid w:val="4F9D39CA"/>
    <w:rsid w:val="501778F7"/>
    <w:rsid w:val="50663835"/>
    <w:rsid w:val="50CF01D2"/>
    <w:rsid w:val="50D457E8"/>
    <w:rsid w:val="51937451"/>
    <w:rsid w:val="51BC69A8"/>
    <w:rsid w:val="52020133"/>
    <w:rsid w:val="52065E75"/>
    <w:rsid w:val="52120376"/>
    <w:rsid w:val="527C6137"/>
    <w:rsid w:val="527D6FAA"/>
    <w:rsid w:val="52CB3A08"/>
    <w:rsid w:val="52EC506B"/>
    <w:rsid w:val="52F757BE"/>
    <w:rsid w:val="530323B4"/>
    <w:rsid w:val="537B63EF"/>
    <w:rsid w:val="53A85685"/>
    <w:rsid w:val="53D53D51"/>
    <w:rsid w:val="54014E3D"/>
    <w:rsid w:val="541805B7"/>
    <w:rsid w:val="54766D8B"/>
    <w:rsid w:val="54A31759"/>
    <w:rsid w:val="54D73AF9"/>
    <w:rsid w:val="54F93A6F"/>
    <w:rsid w:val="55376345"/>
    <w:rsid w:val="55766E6E"/>
    <w:rsid w:val="55FA184D"/>
    <w:rsid w:val="561346BC"/>
    <w:rsid w:val="563330B8"/>
    <w:rsid w:val="56717635"/>
    <w:rsid w:val="56D976B4"/>
    <w:rsid w:val="56ED1029"/>
    <w:rsid w:val="57032983"/>
    <w:rsid w:val="57FB7AFE"/>
    <w:rsid w:val="581824F2"/>
    <w:rsid w:val="58816255"/>
    <w:rsid w:val="58AF2F26"/>
    <w:rsid w:val="58B73A25"/>
    <w:rsid w:val="58D42829"/>
    <w:rsid w:val="58DD0FB2"/>
    <w:rsid w:val="58ED38EB"/>
    <w:rsid w:val="58FA6008"/>
    <w:rsid w:val="59253085"/>
    <w:rsid w:val="59255607"/>
    <w:rsid w:val="592A069B"/>
    <w:rsid w:val="59401C6C"/>
    <w:rsid w:val="59827FC3"/>
    <w:rsid w:val="59AA16C9"/>
    <w:rsid w:val="5A2F27D9"/>
    <w:rsid w:val="5A3B2434"/>
    <w:rsid w:val="5A696FA1"/>
    <w:rsid w:val="5A9009D2"/>
    <w:rsid w:val="5AC468CD"/>
    <w:rsid w:val="5ACD39D4"/>
    <w:rsid w:val="5AF727FF"/>
    <w:rsid w:val="5AFA5E4B"/>
    <w:rsid w:val="5B01367D"/>
    <w:rsid w:val="5B18117D"/>
    <w:rsid w:val="5B343F00"/>
    <w:rsid w:val="5B3A585F"/>
    <w:rsid w:val="5B8F0C89"/>
    <w:rsid w:val="5B975D90"/>
    <w:rsid w:val="5BB406F0"/>
    <w:rsid w:val="5C02202B"/>
    <w:rsid w:val="5C0A47B4"/>
    <w:rsid w:val="5C1B076F"/>
    <w:rsid w:val="5C2A09B2"/>
    <w:rsid w:val="5C5A1297"/>
    <w:rsid w:val="5D0B07E3"/>
    <w:rsid w:val="5D5E4DB7"/>
    <w:rsid w:val="5D791F0E"/>
    <w:rsid w:val="5D995DEF"/>
    <w:rsid w:val="5E437B09"/>
    <w:rsid w:val="5E5A37D0"/>
    <w:rsid w:val="5E5A67B5"/>
    <w:rsid w:val="5EB6477F"/>
    <w:rsid w:val="5ED12060"/>
    <w:rsid w:val="5F025C16"/>
    <w:rsid w:val="5F221E14"/>
    <w:rsid w:val="5FAF36A8"/>
    <w:rsid w:val="5FB23198"/>
    <w:rsid w:val="5FE175D9"/>
    <w:rsid w:val="5FFC2665"/>
    <w:rsid w:val="602D0A71"/>
    <w:rsid w:val="602F2A3B"/>
    <w:rsid w:val="603718EF"/>
    <w:rsid w:val="60457B68"/>
    <w:rsid w:val="606F4BE5"/>
    <w:rsid w:val="607B7A2E"/>
    <w:rsid w:val="60844B35"/>
    <w:rsid w:val="60C56EFB"/>
    <w:rsid w:val="60E63532"/>
    <w:rsid w:val="6110461A"/>
    <w:rsid w:val="611B4D6D"/>
    <w:rsid w:val="615A3AE7"/>
    <w:rsid w:val="61BD0CAA"/>
    <w:rsid w:val="61BF1B9C"/>
    <w:rsid w:val="61CC6D13"/>
    <w:rsid w:val="62854B94"/>
    <w:rsid w:val="62B62F9F"/>
    <w:rsid w:val="630737FB"/>
    <w:rsid w:val="633914DA"/>
    <w:rsid w:val="63972DD1"/>
    <w:rsid w:val="63AB4186"/>
    <w:rsid w:val="64033FC2"/>
    <w:rsid w:val="640E0EC5"/>
    <w:rsid w:val="64B86919"/>
    <w:rsid w:val="64BB15C4"/>
    <w:rsid w:val="64D12312"/>
    <w:rsid w:val="64D616D7"/>
    <w:rsid w:val="64FE29DC"/>
    <w:rsid w:val="6531690D"/>
    <w:rsid w:val="656700DF"/>
    <w:rsid w:val="656C203B"/>
    <w:rsid w:val="657A6506"/>
    <w:rsid w:val="659550EE"/>
    <w:rsid w:val="65AB61E6"/>
    <w:rsid w:val="65D06126"/>
    <w:rsid w:val="65DA70E3"/>
    <w:rsid w:val="66140709"/>
    <w:rsid w:val="6653074D"/>
    <w:rsid w:val="667B0788"/>
    <w:rsid w:val="66B141AA"/>
    <w:rsid w:val="66C979B7"/>
    <w:rsid w:val="66E77F5F"/>
    <w:rsid w:val="66F81DD8"/>
    <w:rsid w:val="67215561"/>
    <w:rsid w:val="677E61B5"/>
    <w:rsid w:val="679A2E90"/>
    <w:rsid w:val="67DA7730"/>
    <w:rsid w:val="68150768"/>
    <w:rsid w:val="681D761D"/>
    <w:rsid w:val="683230C8"/>
    <w:rsid w:val="684352D5"/>
    <w:rsid w:val="6884144A"/>
    <w:rsid w:val="68BB30BE"/>
    <w:rsid w:val="696F3EA8"/>
    <w:rsid w:val="69CB37D4"/>
    <w:rsid w:val="69D328E7"/>
    <w:rsid w:val="69D65CD5"/>
    <w:rsid w:val="69FC1BE0"/>
    <w:rsid w:val="6A5A13FD"/>
    <w:rsid w:val="6A885221"/>
    <w:rsid w:val="6AEB57B0"/>
    <w:rsid w:val="6B301415"/>
    <w:rsid w:val="6B482C03"/>
    <w:rsid w:val="6B8579B3"/>
    <w:rsid w:val="6B94207B"/>
    <w:rsid w:val="6B9876E6"/>
    <w:rsid w:val="6B9A535E"/>
    <w:rsid w:val="6BC4672D"/>
    <w:rsid w:val="6BFF1513"/>
    <w:rsid w:val="6C315445"/>
    <w:rsid w:val="6C3867D3"/>
    <w:rsid w:val="6C44786E"/>
    <w:rsid w:val="6C5F4664"/>
    <w:rsid w:val="6CD56718"/>
    <w:rsid w:val="6CF21078"/>
    <w:rsid w:val="6D1A6B89"/>
    <w:rsid w:val="6D2C27DC"/>
    <w:rsid w:val="6D2F7BD6"/>
    <w:rsid w:val="6D30394E"/>
    <w:rsid w:val="6D5B4E6F"/>
    <w:rsid w:val="6D611D5A"/>
    <w:rsid w:val="6D6D4BA2"/>
    <w:rsid w:val="6D6E153E"/>
    <w:rsid w:val="6DC9627D"/>
    <w:rsid w:val="6DD62748"/>
    <w:rsid w:val="6DDF784E"/>
    <w:rsid w:val="6E012E49"/>
    <w:rsid w:val="6E46167B"/>
    <w:rsid w:val="6E731D44"/>
    <w:rsid w:val="6EC802E2"/>
    <w:rsid w:val="6ED93EE9"/>
    <w:rsid w:val="6F0D3F47"/>
    <w:rsid w:val="6F196D90"/>
    <w:rsid w:val="6F6F69B0"/>
    <w:rsid w:val="6F8D6E36"/>
    <w:rsid w:val="6F9957DB"/>
    <w:rsid w:val="6FBE3493"/>
    <w:rsid w:val="6FD05E3B"/>
    <w:rsid w:val="704F233D"/>
    <w:rsid w:val="7064403B"/>
    <w:rsid w:val="706758D9"/>
    <w:rsid w:val="70757FF6"/>
    <w:rsid w:val="707F12CF"/>
    <w:rsid w:val="70862203"/>
    <w:rsid w:val="70A95EF1"/>
    <w:rsid w:val="70B12FF8"/>
    <w:rsid w:val="70B7060E"/>
    <w:rsid w:val="71970440"/>
    <w:rsid w:val="71C916C2"/>
    <w:rsid w:val="72497DA5"/>
    <w:rsid w:val="725F0F5E"/>
    <w:rsid w:val="7285473C"/>
    <w:rsid w:val="72CA214F"/>
    <w:rsid w:val="73155AC0"/>
    <w:rsid w:val="73243F55"/>
    <w:rsid w:val="7343262D"/>
    <w:rsid w:val="73520AC2"/>
    <w:rsid w:val="735465E8"/>
    <w:rsid w:val="73BB0416"/>
    <w:rsid w:val="73C117A4"/>
    <w:rsid w:val="740A314B"/>
    <w:rsid w:val="741E6BF6"/>
    <w:rsid w:val="74373814"/>
    <w:rsid w:val="745E5245"/>
    <w:rsid w:val="748051BB"/>
    <w:rsid w:val="752E10BB"/>
    <w:rsid w:val="752E2E69"/>
    <w:rsid w:val="754206C3"/>
    <w:rsid w:val="75D92DD5"/>
    <w:rsid w:val="75D94B83"/>
    <w:rsid w:val="76277FE4"/>
    <w:rsid w:val="76326989"/>
    <w:rsid w:val="763C0738"/>
    <w:rsid w:val="76935D1A"/>
    <w:rsid w:val="76991D85"/>
    <w:rsid w:val="76F0487A"/>
    <w:rsid w:val="777B4F84"/>
    <w:rsid w:val="777F175A"/>
    <w:rsid w:val="77C35AEB"/>
    <w:rsid w:val="77CB2BF1"/>
    <w:rsid w:val="77DF669D"/>
    <w:rsid w:val="77E51F05"/>
    <w:rsid w:val="77EB4837"/>
    <w:rsid w:val="785D1EEE"/>
    <w:rsid w:val="789631FF"/>
    <w:rsid w:val="78BB2C66"/>
    <w:rsid w:val="78C064C9"/>
    <w:rsid w:val="791F52E2"/>
    <w:rsid w:val="792627D5"/>
    <w:rsid w:val="795135CA"/>
    <w:rsid w:val="795804B5"/>
    <w:rsid w:val="79586707"/>
    <w:rsid w:val="79B25E17"/>
    <w:rsid w:val="7A5F5873"/>
    <w:rsid w:val="7A601D17"/>
    <w:rsid w:val="7A7632E8"/>
    <w:rsid w:val="7B007056"/>
    <w:rsid w:val="7B2A40D3"/>
    <w:rsid w:val="7B7B048A"/>
    <w:rsid w:val="7B914152"/>
    <w:rsid w:val="7B9652C4"/>
    <w:rsid w:val="7B9C7FCE"/>
    <w:rsid w:val="7C262AEC"/>
    <w:rsid w:val="7C352D2F"/>
    <w:rsid w:val="7C5238E1"/>
    <w:rsid w:val="7C6453C2"/>
    <w:rsid w:val="7C8B6DF3"/>
    <w:rsid w:val="7C920181"/>
    <w:rsid w:val="7CFC106B"/>
    <w:rsid w:val="7D224CB9"/>
    <w:rsid w:val="7D2F59D0"/>
    <w:rsid w:val="7D344D95"/>
    <w:rsid w:val="7D366D5F"/>
    <w:rsid w:val="7D5B0573"/>
    <w:rsid w:val="7D6B13F7"/>
    <w:rsid w:val="7DB3260C"/>
    <w:rsid w:val="7DE5079C"/>
    <w:rsid w:val="7DF54524"/>
    <w:rsid w:val="7E224C94"/>
    <w:rsid w:val="7E2A62B3"/>
    <w:rsid w:val="7E2E5C88"/>
    <w:rsid w:val="7E52179E"/>
    <w:rsid w:val="7E5576B9"/>
    <w:rsid w:val="7E605DD2"/>
    <w:rsid w:val="7E8F2BCB"/>
    <w:rsid w:val="7EBC14E6"/>
    <w:rsid w:val="7EC62364"/>
    <w:rsid w:val="7F923FF5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3"/>
    <w:semiHidden/>
    <w:qFormat/>
    <w:uiPriority w:val="99"/>
    <w:pPr>
      <w:ind w:left="100" w:leftChars="2500"/>
    </w:pPr>
  </w:style>
  <w:style w:type="paragraph" w:styleId="5">
    <w:name w:val="footer"/>
    <w:basedOn w:val="1"/>
    <w:link w:val="14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locked/>
    <w:uiPriority w:val="0"/>
    <w:rPr>
      <w:b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Date Char"/>
    <w:basedOn w:val="10"/>
    <w:link w:val="4"/>
    <w:semiHidden/>
    <w:qFormat/>
    <w:locked/>
    <w:uiPriority w:val="99"/>
  </w:style>
  <w:style w:type="character" w:customStyle="1" w:styleId="14">
    <w:name w:val="Footer Char"/>
    <w:basedOn w:val="10"/>
    <w:link w:val="5"/>
    <w:semiHidden/>
    <w:qFormat/>
    <w:locked/>
    <w:uiPriority w:val="99"/>
    <w:rPr>
      <w:sz w:val="18"/>
      <w:szCs w:val="18"/>
    </w:rPr>
  </w:style>
  <w:style w:type="character" w:customStyle="1" w:styleId="15">
    <w:name w:val="Header Char"/>
    <w:basedOn w:val="10"/>
    <w:link w:val="6"/>
    <w:semiHidden/>
    <w:qFormat/>
    <w:locked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P R C</Company>
  <Pages>2</Pages>
  <Words>803</Words>
  <Characters>841</Characters>
  <Lines>0</Lines>
  <Paragraphs>0</Paragraphs>
  <TotalTime>11</TotalTime>
  <ScaleCrop>false</ScaleCrop>
  <LinksUpToDate>false</LinksUpToDate>
  <CharactersWithSpaces>841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2019-12-23T07:02:00Z</dcterms:created>
  <dc:creator>China</dc:creator>
  <cp:lastModifiedBy>丫头</cp:lastModifiedBy>
  <cp:lastPrinted>2022-07-12T07:43:54Z</cp:lastPrinted>
  <dcterms:modified xsi:type="dcterms:W3CDTF">2022-07-12T08:03:00Z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09AE1E581B2F400F8F5C493F894E0AC6</vt:lpwstr>
  </property>
</Properties>
</file>